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37308F" w14:textId="1E18A09A" w:rsidR="00C02EFB" w:rsidRPr="00362B80" w:rsidRDefault="00C02EFB">
      <w:pPr>
        <w:rPr>
          <w:rFonts w:cs="Arial"/>
          <w:b/>
          <w:color w:val="323E4F" w:themeColor="text2" w:themeShade="BF"/>
          <w:szCs w:val="20"/>
          <w:lang w:val="en-GB"/>
        </w:rPr>
      </w:pPr>
    </w:p>
    <w:tbl>
      <w:tblPr>
        <w:tblW w:w="5000" w:type="pct"/>
        <w:shd w:val="clear" w:color="auto" w:fill="323E4F" w:themeFill="text2" w:themeFillShade="BF"/>
        <w:tblCellMar>
          <w:top w:w="113" w:type="dxa"/>
          <w:bottom w:w="113" w:type="dxa"/>
        </w:tblCellMar>
        <w:tblLook w:val="0000" w:firstRow="0" w:lastRow="0" w:firstColumn="0" w:lastColumn="0" w:noHBand="0" w:noVBand="0"/>
      </w:tblPr>
      <w:tblGrid>
        <w:gridCol w:w="9060"/>
      </w:tblGrid>
      <w:tr w:rsidR="00347D5A" w:rsidRPr="00F72368" w14:paraId="78BD624A" w14:textId="77777777" w:rsidTr="00347D5A">
        <w:trPr>
          <w:trHeight w:val="27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23E4F" w:themeFill="text2" w:themeFillShade="BF"/>
          </w:tcPr>
          <w:p w14:paraId="0E4E9BD8" w14:textId="701C2702" w:rsidR="00347D5A" w:rsidRPr="00362B80" w:rsidRDefault="00652B04" w:rsidP="00347D5A">
            <w:pPr>
              <w:jc w:val="left"/>
              <w:rPr>
                <w:b/>
                <w:color w:val="FFFFFF" w:themeColor="background1"/>
                <w:sz w:val="28"/>
                <w:szCs w:val="28"/>
                <w:lang w:val="en-GB"/>
              </w:rPr>
            </w:pPr>
            <w:r w:rsidRPr="00362B80">
              <w:rPr>
                <w:b/>
                <w:color w:val="FFFFFF" w:themeColor="background1"/>
                <w:sz w:val="28"/>
                <w:szCs w:val="28"/>
                <w:lang w:val="hr"/>
              </w:rPr>
              <w:t>NASLOV:</w:t>
            </w:r>
            <w:r w:rsidR="00F72368" w:rsidRPr="00362B80">
              <w:rPr>
                <w:color w:val="FFFFFF" w:themeColor="background1"/>
                <w:lang w:val="hr"/>
              </w:rPr>
              <w:t xml:space="preserve"> </w:t>
            </w:r>
            <w:r w:rsidR="00DF1536">
              <w:rPr>
                <w:color w:val="FFFFFF" w:themeColor="background1"/>
                <w:lang w:val="hr"/>
              </w:rPr>
              <w:t>Sastavljanje</w:t>
            </w:r>
            <w:r w:rsidR="00F72368" w:rsidRPr="00362B80">
              <w:rPr>
                <w:color w:val="FFFFFF" w:themeColor="background1"/>
                <w:lang w:val="hr"/>
              </w:rPr>
              <w:t xml:space="preserve"> </w:t>
            </w:r>
            <w:r w:rsidR="00DF1536">
              <w:rPr>
                <w:color w:val="FFFFFF" w:themeColor="background1"/>
                <w:lang w:val="hr"/>
              </w:rPr>
              <w:t>robota</w:t>
            </w:r>
            <w:r w:rsidR="00F72368" w:rsidRPr="00362B80">
              <w:rPr>
                <w:color w:val="FFFFFF" w:themeColor="background1"/>
                <w:lang w:val="hr"/>
              </w:rPr>
              <w:t>- 2 opcije</w:t>
            </w:r>
          </w:p>
        </w:tc>
      </w:tr>
    </w:tbl>
    <w:p w14:paraId="1470B343" w14:textId="77777777" w:rsidR="00347D5A" w:rsidRPr="00362B80" w:rsidRDefault="00347D5A">
      <w:pPr>
        <w:rPr>
          <w:rFonts w:cs="Arial"/>
          <w:b/>
          <w:color w:val="323E4F" w:themeColor="text2" w:themeShade="BF"/>
          <w:szCs w:val="20"/>
          <w:lang w:val="en-GB"/>
        </w:rPr>
      </w:pPr>
    </w:p>
    <w:p w14:paraId="4299C6EA" w14:textId="77777777" w:rsidR="00347D5A" w:rsidRPr="00362B80" w:rsidRDefault="00347D5A">
      <w:pPr>
        <w:rPr>
          <w:rFonts w:cs="Arial"/>
          <w:b/>
          <w:color w:val="323E4F" w:themeColor="text2" w:themeShade="BF"/>
          <w:szCs w:val="20"/>
          <w:lang w:val="en-GB"/>
        </w:rPr>
      </w:pPr>
    </w:p>
    <w:tbl>
      <w:tblPr>
        <w:tblW w:w="5000" w:type="pct"/>
        <w:tblCellMar>
          <w:top w:w="113" w:type="dxa"/>
          <w:bottom w:w="113" w:type="dxa"/>
        </w:tblCellMar>
        <w:tblLook w:val="0000" w:firstRow="0" w:lastRow="0" w:firstColumn="0" w:lastColumn="0" w:noHBand="0" w:noVBand="0"/>
      </w:tblPr>
      <w:tblGrid>
        <w:gridCol w:w="2195"/>
        <w:gridCol w:w="3869"/>
        <w:gridCol w:w="1499"/>
        <w:gridCol w:w="1497"/>
      </w:tblGrid>
      <w:tr w:rsidR="00782E0A" w:rsidRPr="00F72368" w14:paraId="2380F6EA" w14:textId="77777777" w:rsidTr="00347D5A">
        <w:trPr>
          <w:trHeight w:val="27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CB9CA" w:themeFill="text2" w:themeFillTint="66"/>
          </w:tcPr>
          <w:p w14:paraId="2070D3FB" w14:textId="77777777" w:rsidR="00782E0A" w:rsidRPr="00362B80" w:rsidRDefault="00782E0A" w:rsidP="0064702D">
            <w:pPr>
              <w:pStyle w:val="Razrednaslov"/>
              <w:rPr>
                <w:lang w:val="en-GB"/>
              </w:rPr>
            </w:pPr>
            <w:r w:rsidRPr="00362B80">
              <w:rPr>
                <w:lang w:val="hr"/>
              </w:rPr>
              <w:t>SCENARIJ UČENJA</w:t>
            </w:r>
          </w:p>
        </w:tc>
      </w:tr>
      <w:tr w:rsidR="00185813" w:rsidRPr="00F72368" w14:paraId="5F9B14FB" w14:textId="77777777" w:rsidTr="001858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rPr>
          <w:trHeight w:val="179"/>
        </w:trPr>
        <w:tc>
          <w:tcPr>
            <w:tcW w:w="3347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8D215D" w14:textId="77777777" w:rsidR="00185813" w:rsidRPr="00362B80" w:rsidRDefault="00185813" w:rsidP="00652B04">
            <w:pPr>
              <w:rPr>
                <w:rFonts w:cs="Arial"/>
                <w:b/>
                <w:i/>
                <w:szCs w:val="20"/>
                <w:lang w:val="en-GB"/>
              </w:rPr>
            </w:pPr>
            <w:r w:rsidRPr="00362B80">
              <w:rPr>
                <w:b/>
                <w:i/>
                <w:color w:val="323E4F" w:themeColor="text2" w:themeShade="BF"/>
                <w:lang w:val="hr"/>
              </w:rPr>
              <w:t xml:space="preserve">Škola: </w:t>
            </w:r>
          </w:p>
        </w:tc>
        <w:tc>
          <w:tcPr>
            <w:tcW w:w="827" w:type="pct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3245A2A9" w14:textId="77777777" w:rsidR="00185813" w:rsidRPr="00362B80" w:rsidRDefault="00185813" w:rsidP="00B15992">
            <w:pPr>
              <w:pStyle w:val="Razred"/>
              <w:rPr>
                <w:color w:val="323E4F" w:themeColor="text2" w:themeShade="BF"/>
                <w:lang w:val="en-GB"/>
              </w:rPr>
            </w:pPr>
            <w:r w:rsidRPr="00362B80">
              <w:rPr>
                <w:color w:val="323E4F" w:themeColor="text2" w:themeShade="BF"/>
                <w:lang w:val="hr"/>
              </w:rPr>
              <w:t>Trajanje (minute):</w:t>
            </w:r>
          </w:p>
        </w:tc>
        <w:tc>
          <w:tcPr>
            <w:tcW w:w="826" w:type="pct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347DF7E0" w14:textId="5C5D399C" w:rsidR="00185813" w:rsidRPr="00362B80" w:rsidRDefault="00B76E55" w:rsidP="00B15992">
            <w:pPr>
              <w:jc w:val="right"/>
              <w:rPr>
                <w:rFonts w:cs="Arial"/>
                <w:color w:val="323E4F" w:themeColor="text2" w:themeShade="BF"/>
                <w:szCs w:val="20"/>
                <w:lang w:val="en-GB"/>
              </w:rPr>
            </w:pPr>
            <w:r w:rsidRPr="00362B80">
              <w:rPr>
                <w:color w:val="323E4F" w:themeColor="text2" w:themeShade="BF"/>
                <w:szCs w:val="20"/>
                <w:lang w:val="hr"/>
              </w:rPr>
              <w:t>135</w:t>
            </w:r>
          </w:p>
        </w:tc>
      </w:tr>
      <w:tr w:rsidR="00782E0A" w:rsidRPr="00F72368" w14:paraId="0781A3E0" w14:textId="77777777" w:rsidTr="00B1599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rPr>
          <w:trHeight w:val="240"/>
        </w:trPr>
        <w:tc>
          <w:tcPr>
            <w:tcW w:w="1212" w:type="pct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B80BB65" w14:textId="77777777" w:rsidR="00782E0A" w:rsidRPr="00362B80" w:rsidRDefault="00782E0A" w:rsidP="00652B04">
            <w:pPr>
              <w:pStyle w:val="Razred"/>
              <w:rPr>
                <w:color w:val="323E4F" w:themeColor="text2" w:themeShade="BF"/>
                <w:lang w:val="en-GB"/>
              </w:rPr>
            </w:pPr>
            <w:r w:rsidRPr="00362B80">
              <w:rPr>
                <w:color w:val="323E4F" w:themeColor="text2" w:themeShade="BF"/>
                <w:lang w:val="hr"/>
              </w:rPr>
              <w:t>Nastavnik:</w:t>
            </w:r>
          </w:p>
        </w:tc>
        <w:tc>
          <w:tcPr>
            <w:tcW w:w="2135" w:type="pct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74A20634" w14:textId="77777777" w:rsidR="00782E0A" w:rsidRPr="00362B80" w:rsidRDefault="00782E0A" w:rsidP="00B15992">
            <w:pPr>
              <w:rPr>
                <w:rFonts w:cs="Arial"/>
                <w:b/>
                <w:color w:val="323E4F" w:themeColor="text2" w:themeShade="BF"/>
                <w:szCs w:val="20"/>
                <w:lang w:val="en-GB"/>
              </w:rPr>
            </w:pPr>
          </w:p>
        </w:tc>
        <w:tc>
          <w:tcPr>
            <w:tcW w:w="827" w:type="pct"/>
            <w:tcBorders>
              <w:top w:val="single" w:sz="4" w:space="0" w:color="auto"/>
              <w:right w:val="nil"/>
            </w:tcBorders>
            <w:vAlign w:val="center"/>
          </w:tcPr>
          <w:p w14:paraId="303D23E2" w14:textId="6990E035" w:rsidR="00782E0A" w:rsidRPr="00362B80" w:rsidRDefault="0089450A" w:rsidP="00B15992">
            <w:pPr>
              <w:pStyle w:val="Razred"/>
              <w:rPr>
                <w:color w:val="323E4F" w:themeColor="text2" w:themeShade="BF"/>
                <w:lang w:val="en-GB"/>
              </w:rPr>
            </w:pPr>
            <w:r>
              <w:rPr>
                <w:color w:val="323E4F" w:themeColor="text2" w:themeShade="BF"/>
                <w:lang w:val="hr"/>
              </w:rPr>
              <w:t>Dob učenika</w:t>
            </w:r>
            <w:r w:rsidR="00782E0A" w:rsidRPr="00362B80">
              <w:rPr>
                <w:color w:val="323E4F" w:themeColor="text2" w:themeShade="BF"/>
                <w:lang w:val="hr"/>
              </w:rPr>
              <w:t>:</w:t>
            </w:r>
          </w:p>
        </w:tc>
        <w:tc>
          <w:tcPr>
            <w:tcW w:w="826" w:type="pct"/>
            <w:tcBorders>
              <w:top w:val="single" w:sz="4" w:space="0" w:color="auto"/>
              <w:left w:val="nil"/>
            </w:tcBorders>
            <w:vAlign w:val="center"/>
          </w:tcPr>
          <w:p w14:paraId="34965D2F" w14:textId="77777777" w:rsidR="00782E0A" w:rsidRPr="00362B80" w:rsidRDefault="00815EC6" w:rsidP="00DB0B32">
            <w:pPr>
              <w:jc w:val="right"/>
              <w:rPr>
                <w:rFonts w:cs="Arial"/>
                <w:bCs/>
                <w:color w:val="323E4F" w:themeColor="text2" w:themeShade="BF"/>
                <w:szCs w:val="20"/>
                <w:lang w:val="en-GB"/>
              </w:rPr>
            </w:pPr>
            <w:r w:rsidRPr="00362B80">
              <w:rPr>
                <w:color w:val="323E4F" w:themeColor="text2" w:themeShade="BF"/>
                <w:szCs w:val="20"/>
                <w:lang w:val="hr"/>
              </w:rPr>
              <w:t>13-14</w:t>
            </w:r>
          </w:p>
        </w:tc>
      </w:tr>
    </w:tbl>
    <w:p w14:paraId="13788D03" w14:textId="77777777" w:rsidR="00C02EFB" w:rsidRPr="00362B80" w:rsidRDefault="00C02EFB">
      <w:pPr>
        <w:rPr>
          <w:rFonts w:cs="Arial"/>
          <w:b/>
          <w:color w:val="323E4F" w:themeColor="text2" w:themeShade="BF"/>
          <w:szCs w:val="20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5DCE4" w:themeFill="text2" w:themeFillTint="33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2339"/>
        <w:gridCol w:w="6721"/>
      </w:tblGrid>
      <w:tr w:rsidR="004E3F36" w:rsidRPr="00F72368" w14:paraId="183BB54B" w14:textId="77777777" w:rsidTr="00782E0A">
        <w:trPr>
          <w:trHeight w:val="213"/>
        </w:trPr>
        <w:tc>
          <w:tcPr>
            <w:tcW w:w="1291" w:type="pct"/>
            <w:shd w:val="clear" w:color="auto" w:fill="D5DCE4" w:themeFill="text2" w:themeFillTint="33"/>
            <w:vAlign w:val="center"/>
          </w:tcPr>
          <w:p w14:paraId="12C66E41" w14:textId="77777777" w:rsidR="004E3F36" w:rsidRPr="00362B80" w:rsidRDefault="00C02EFB" w:rsidP="00C02EFB">
            <w:pPr>
              <w:pStyle w:val="Razred"/>
              <w:rPr>
                <w:color w:val="323E4F" w:themeColor="text2" w:themeShade="BF"/>
                <w:lang w:val="en-GB"/>
              </w:rPr>
            </w:pPr>
            <w:r w:rsidRPr="00362B80">
              <w:rPr>
                <w:color w:val="323E4F" w:themeColor="text2" w:themeShade="BF"/>
                <w:lang w:val="hr"/>
              </w:rPr>
              <w:t xml:space="preserve"> Bitno pitanje</w:t>
            </w:r>
            <w:r w:rsidR="004E3F36" w:rsidRPr="00362B80">
              <w:rPr>
                <w:color w:val="323E4F" w:themeColor="text2" w:themeShade="BF"/>
                <w:lang w:val="hr"/>
              </w:rPr>
              <w:t>:</w:t>
            </w:r>
          </w:p>
        </w:tc>
        <w:tc>
          <w:tcPr>
            <w:tcW w:w="3709" w:type="pct"/>
            <w:shd w:val="clear" w:color="auto" w:fill="D5DCE4" w:themeFill="text2" w:themeFillTint="33"/>
            <w:vAlign w:val="center"/>
          </w:tcPr>
          <w:p w14:paraId="618075FF" w14:textId="416BF071" w:rsidR="004E3F36" w:rsidRPr="00362B80" w:rsidRDefault="00616748" w:rsidP="0024778F">
            <w:pPr>
              <w:pStyle w:val="Razrednaslov"/>
              <w:rPr>
                <w:b w:val="0"/>
                <w:bCs/>
                <w:color w:val="323E4F" w:themeColor="text2" w:themeShade="BF"/>
                <w:lang w:val="en-GB"/>
              </w:rPr>
            </w:pPr>
            <w:r w:rsidRPr="00362B80">
              <w:rPr>
                <w:b w:val="0"/>
                <w:color w:val="323E4F" w:themeColor="text2" w:themeShade="BF"/>
                <w:lang w:val="hr"/>
              </w:rPr>
              <w:t xml:space="preserve">Kako </w:t>
            </w:r>
            <w:r w:rsidR="006B18C1" w:rsidRPr="00362B80">
              <w:rPr>
                <w:b w:val="0"/>
                <w:lang w:val="hr"/>
              </w:rPr>
              <w:t>sastaviti robota - ARTIEbot</w:t>
            </w:r>
          </w:p>
        </w:tc>
      </w:tr>
    </w:tbl>
    <w:p w14:paraId="45A6C92D" w14:textId="77777777" w:rsidR="00C02EFB" w:rsidRPr="00CA6134" w:rsidRDefault="00C02EFB" w:rsidP="009032CB">
      <w:pPr>
        <w:rPr>
          <w:color w:val="323E4F" w:themeColor="text2" w:themeShade="BF"/>
          <w:szCs w:val="20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1E0" w:firstRow="1" w:lastRow="1" w:firstColumn="1" w:lastColumn="1" w:noHBand="0" w:noVBand="0"/>
      </w:tblPr>
      <w:tblGrid>
        <w:gridCol w:w="9060"/>
      </w:tblGrid>
      <w:tr w:rsidR="00C02EFB" w:rsidRPr="00F72368" w14:paraId="210A23E8" w14:textId="77777777" w:rsidTr="00C02EFB">
        <w:trPr>
          <w:trHeight w:val="240"/>
        </w:trPr>
        <w:tc>
          <w:tcPr>
            <w:tcW w:w="5000" w:type="pct"/>
            <w:tcBorders>
              <w:left w:val="single" w:sz="4" w:space="0" w:color="auto"/>
              <w:bottom w:val="nil"/>
            </w:tcBorders>
          </w:tcPr>
          <w:p w14:paraId="2A808F67" w14:textId="77777777" w:rsidR="00C02EFB" w:rsidRPr="00CA6134" w:rsidRDefault="00C02EFB" w:rsidP="0024778F">
            <w:pPr>
              <w:pStyle w:val="Razred"/>
              <w:rPr>
                <w:color w:val="323E4F" w:themeColor="text2" w:themeShade="BF"/>
                <w:lang w:val="en-GB"/>
              </w:rPr>
            </w:pPr>
            <w:r w:rsidRPr="00CA6134">
              <w:rPr>
                <w:color w:val="323E4F" w:themeColor="text2" w:themeShade="BF"/>
                <w:lang w:val="hr"/>
              </w:rPr>
              <w:t>Teme:</w:t>
            </w:r>
          </w:p>
        </w:tc>
      </w:tr>
      <w:tr w:rsidR="00C02EFB" w:rsidRPr="00F72368" w14:paraId="1534283B" w14:textId="77777777" w:rsidTr="00C02EFB">
        <w:trPr>
          <w:trHeight w:val="240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</w:tcPr>
          <w:p w14:paraId="1D104BAF" w14:textId="12D39328" w:rsidR="00C02EFB" w:rsidRPr="00CA6134" w:rsidRDefault="006B18C1" w:rsidP="004D4E3B">
            <w:pPr>
              <w:pStyle w:val="Razred"/>
              <w:numPr>
                <w:ilvl w:val="0"/>
                <w:numId w:val="4"/>
              </w:numPr>
              <w:rPr>
                <w:b w:val="0"/>
                <w:i w:val="0"/>
                <w:color w:val="323E4F" w:themeColor="text2" w:themeShade="BF"/>
                <w:lang w:val="en-GB"/>
              </w:rPr>
            </w:pPr>
            <w:r w:rsidRPr="00CA6134">
              <w:rPr>
                <w:b w:val="0"/>
                <w:i w:val="0"/>
                <w:color w:val="323E4F" w:themeColor="text2" w:themeShade="BF"/>
                <w:lang w:val="hr"/>
              </w:rPr>
              <w:t>Sastavljanje robota</w:t>
            </w:r>
          </w:p>
        </w:tc>
      </w:tr>
      <w:tr w:rsidR="009032CB" w:rsidRPr="00F72368" w14:paraId="26FCA3A9" w14:textId="77777777" w:rsidTr="00C02EFB">
        <w:trPr>
          <w:trHeight w:val="240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</w:tcPr>
          <w:p w14:paraId="0CF826FE" w14:textId="77777777" w:rsidR="009032CB" w:rsidRPr="00CA6134" w:rsidRDefault="004E3F36" w:rsidP="0024778F">
            <w:pPr>
              <w:pStyle w:val="Razred"/>
              <w:rPr>
                <w:color w:val="323E4F" w:themeColor="text2" w:themeShade="BF"/>
                <w:lang w:val="en-GB"/>
              </w:rPr>
            </w:pPr>
            <w:r w:rsidRPr="00CA6134">
              <w:rPr>
                <w:color w:val="323E4F" w:themeColor="text2" w:themeShade="BF"/>
                <w:lang w:val="hr"/>
              </w:rPr>
              <w:t>Cilj:</w:t>
            </w:r>
          </w:p>
        </w:tc>
      </w:tr>
      <w:tr w:rsidR="009032CB" w:rsidRPr="00F72368" w14:paraId="5BBA987E" w14:textId="77777777" w:rsidTr="00957009">
        <w:trPr>
          <w:trHeight w:val="243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</w:tcPr>
          <w:p w14:paraId="451F4583" w14:textId="546E0A7C" w:rsidR="00DE41FA" w:rsidRPr="00CA6134" w:rsidRDefault="0089450A" w:rsidP="00A96105">
            <w:pPr>
              <w:numPr>
                <w:ilvl w:val="0"/>
                <w:numId w:val="1"/>
              </w:numPr>
              <w:ind w:left="709"/>
              <w:rPr>
                <w:color w:val="323E4F" w:themeColor="text2" w:themeShade="BF"/>
                <w:lang w:val="en-GB"/>
              </w:rPr>
            </w:pPr>
            <w:r>
              <w:rPr>
                <w:color w:val="323E4F" w:themeColor="text2" w:themeShade="BF"/>
                <w:lang w:val="hr"/>
              </w:rPr>
              <w:t>Naučiti kako</w:t>
            </w:r>
            <w:r w:rsidR="00F066F5" w:rsidRPr="00CA6134">
              <w:rPr>
                <w:color w:val="323E4F" w:themeColor="text2" w:themeShade="BF"/>
                <w:lang w:val="hr"/>
              </w:rPr>
              <w:t xml:space="preserve"> sastaviti robota </w:t>
            </w:r>
          </w:p>
        </w:tc>
      </w:tr>
      <w:tr w:rsidR="009032CB" w:rsidRPr="00F72368" w14:paraId="5B549DA3" w14:textId="77777777" w:rsidTr="00957009">
        <w:trPr>
          <w:trHeight w:val="70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14:paraId="2078F4D0" w14:textId="75F63A60" w:rsidR="009032CB" w:rsidRPr="00CA6134" w:rsidRDefault="004E3F36" w:rsidP="0024778F">
            <w:pPr>
              <w:pStyle w:val="Razred"/>
              <w:rPr>
                <w:color w:val="323E4F" w:themeColor="text2" w:themeShade="BF"/>
                <w:lang w:val="en-GB"/>
              </w:rPr>
            </w:pPr>
            <w:r w:rsidRPr="00CA6134">
              <w:rPr>
                <w:color w:val="323E4F" w:themeColor="text2" w:themeShade="BF"/>
                <w:lang w:val="hr"/>
              </w:rPr>
              <w:t>Ishod:</w:t>
            </w:r>
          </w:p>
        </w:tc>
      </w:tr>
      <w:tr w:rsidR="009032CB" w:rsidRPr="00F72368" w14:paraId="5208A8E9" w14:textId="77777777" w:rsidTr="00957009">
        <w:trPr>
          <w:trHeight w:val="244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14:paraId="58305A65" w14:textId="11848B76" w:rsidR="00003BB5" w:rsidRPr="00CA6134" w:rsidRDefault="00B40731" w:rsidP="005B2B88">
            <w:pPr>
              <w:pStyle w:val="Razred"/>
              <w:numPr>
                <w:ilvl w:val="0"/>
                <w:numId w:val="2"/>
              </w:numPr>
              <w:rPr>
                <w:b w:val="0"/>
                <w:i w:val="0"/>
                <w:color w:val="323E4F" w:themeColor="text2" w:themeShade="BF"/>
                <w:lang w:val="en-GB"/>
              </w:rPr>
            </w:pPr>
            <w:r>
              <w:rPr>
                <w:b w:val="0"/>
                <w:i w:val="0"/>
                <w:color w:val="323E4F" w:themeColor="text2" w:themeShade="BF"/>
                <w:lang w:val="hr"/>
              </w:rPr>
              <w:t>Uspješno sastavlje</w:t>
            </w:r>
            <w:r w:rsidR="0089450A">
              <w:rPr>
                <w:b w:val="0"/>
                <w:i w:val="0"/>
                <w:color w:val="323E4F" w:themeColor="text2" w:themeShade="BF"/>
                <w:lang w:val="hr"/>
              </w:rPr>
              <w:t>n</w:t>
            </w:r>
            <w:r w:rsidR="006B18C1" w:rsidRPr="00CA6134">
              <w:rPr>
                <w:b w:val="0"/>
                <w:i w:val="0"/>
                <w:color w:val="323E4F" w:themeColor="text2" w:themeShade="BF"/>
                <w:lang w:val="hr"/>
              </w:rPr>
              <w:t xml:space="preserve"> robot - ARTIEbot</w:t>
            </w:r>
          </w:p>
        </w:tc>
      </w:tr>
      <w:tr w:rsidR="009032CB" w:rsidRPr="00F72368" w14:paraId="220BCEEE" w14:textId="77777777" w:rsidTr="00957009">
        <w:trPr>
          <w:trHeight w:val="226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</w:tcPr>
          <w:p w14:paraId="78164B44" w14:textId="77777777" w:rsidR="00035EB4" w:rsidRPr="00CA6134" w:rsidRDefault="004E3F36" w:rsidP="00F52585">
            <w:pPr>
              <w:pStyle w:val="Razred"/>
              <w:rPr>
                <w:rFonts w:cs="Calibri"/>
                <w:color w:val="323E4F"/>
                <w:lang w:val="en-GB"/>
              </w:rPr>
            </w:pPr>
            <w:r w:rsidRPr="00CA6134">
              <w:rPr>
                <w:color w:val="323E4F" w:themeColor="text2" w:themeShade="BF"/>
                <w:lang w:val="hr"/>
              </w:rPr>
              <w:t>Obrasci rada:</w:t>
            </w:r>
          </w:p>
          <w:p w14:paraId="3144D2C7" w14:textId="2D2ED10B" w:rsidR="00F52585" w:rsidRPr="00CA6134" w:rsidRDefault="00DB0B32" w:rsidP="00035EB4">
            <w:pPr>
              <w:pStyle w:val="Razred"/>
              <w:numPr>
                <w:ilvl w:val="0"/>
                <w:numId w:val="2"/>
              </w:numPr>
              <w:rPr>
                <w:b w:val="0"/>
                <w:bCs/>
                <w:i w:val="0"/>
                <w:iCs/>
                <w:color w:val="323E4F" w:themeColor="text2" w:themeShade="BF"/>
                <w:lang w:val="en-GB"/>
              </w:rPr>
            </w:pPr>
            <w:r w:rsidRPr="00CA6134">
              <w:rPr>
                <w:b w:val="0"/>
                <w:i w:val="0"/>
                <w:color w:val="323E4F"/>
                <w:lang w:val="hr"/>
              </w:rPr>
              <w:t>rad u parovima, grupni rad</w:t>
            </w:r>
          </w:p>
          <w:p w14:paraId="7B6F650C" w14:textId="77777777" w:rsidR="00F52585" w:rsidRPr="00CA6134" w:rsidRDefault="00F52585" w:rsidP="00035EB4">
            <w:pPr>
              <w:jc w:val="left"/>
              <w:rPr>
                <w:color w:val="323E4F" w:themeColor="text2" w:themeShade="BF"/>
                <w:lang w:val="en-GB"/>
              </w:rPr>
            </w:pPr>
          </w:p>
          <w:p w14:paraId="2C4E4F7D" w14:textId="77777777" w:rsidR="00035EB4" w:rsidRPr="00CA6134" w:rsidRDefault="00F52585" w:rsidP="00F52585">
            <w:pPr>
              <w:pStyle w:val="Razred"/>
              <w:rPr>
                <w:color w:val="323E4F" w:themeColor="text2" w:themeShade="BF"/>
                <w:lang w:val="en-GB"/>
              </w:rPr>
            </w:pPr>
            <w:r w:rsidRPr="00CA6134">
              <w:rPr>
                <w:color w:val="323E4F" w:themeColor="text2" w:themeShade="BF"/>
                <w:lang w:val="hr"/>
              </w:rPr>
              <w:t>Metode:</w:t>
            </w:r>
          </w:p>
          <w:p w14:paraId="7B846B0D" w14:textId="4BF25FB4" w:rsidR="009032CB" w:rsidRPr="00CA6134" w:rsidRDefault="00DB0B32" w:rsidP="00035EB4">
            <w:pPr>
              <w:pStyle w:val="Razred"/>
              <w:numPr>
                <w:ilvl w:val="0"/>
                <w:numId w:val="2"/>
              </w:numPr>
              <w:rPr>
                <w:b w:val="0"/>
                <w:bCs/>
                <w:i w:val="0"/>
                <w:iCs/>
                <w:color w:val="323E4F" w:themeColor="text2" w:themeShade="BF"/>
                <w:lang w:val="en-GB"/>
              </w:rPr>
            </w:pPr>
            <w:r w:rsidRPr="00CA6134">
              <w:rPr>
                <w:b w:val="0"/>
                <w:i w:val="0"/>
                <w:color w:val="323E4F"/>
                <w:lang w:val="hr"/>
              </w:rPr>
              <w:t>prezentacija, razgovor, rasprava, interaktivna vježba</w:t>
            </w:r>
          </w:p>
        </w:tc>
      </w:tr>
      <w:tr w:rsidR="009032CB" w:rsidRPr="00F72368" w14:paraId="50EDAD33" w14:textId="77777777" w:rsidTr="00957009">
        <w:trPr>
          <w:trHeight w:val="80"/>
        </w:trPr>
        <w:tc>
          <w:tcPr>
            <w:tcW w:w="5000" w:type="pct"/>
            <w:tcBorders>
              <w:top w:val="nil"/>
              <w:left w:val="single" w:sz="4" w:space="0" w:color="auto"/>
            </w:tcBorders>
          </w:tcPr>
          <w:p w14:paraId="3A0E4805" w14:textId="77777777" w:rsidR="00FE6368" w:rsidRPr="00CA6134" w:rsidRDefault="00FE6368" w:rsidP="00035EB4">
            <w:pPr>
              <w:jc w:val="left"/>
              <w:rPr>
                <w:bCs/>
                <w:lang w:val="en-GB"/>
              </w:rPr>
            </w:pPr>
          </w:p>
        </w:tc>
      </w:tr>
    </w:tbl>
    <w:p w14:paraId="491A5F02" w14:textId="77777777" w:rsidR="00C02EFB" w:rsidRPr="00CA6134" w:rsidRDefault="00C02EFB" w:rsidP="009976FF">
      <w:pPr>
        <w:rPr>
          <w:szCs w:val="20"/>
          <w:lang w:val="en-GB"/>
        </w:rPr>
      </w:pPr>
    </w:p>
    <w:p w14:paraId="13BBB5A2" w14:textId="77777777" w:rsidR="00FE6368" w:rsidRPr="00CA6134" w:rsidRDefault="00FE6368" w:rsidP="009976FF">
      <w:pPr>
        <w:rPr>
          <w:szCs w:val="20"/>
          <w:lang w:val="en-GB"/>
        </w:rPr>
      </w:pPr>
    </w:p>
    <w:p w14:paraId="2333BC87" w14:textId="77777777" w:rsidR="00FE6368" w:rsidRPr="00CA6134" w:rsidRDefault="00FE6368" w:rsidP="009976FF">
      <w:pPr>
        <w:rPr>
          <w:szCs w:val="20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000" w:firstRow="0" w:lastRow="0" w:firstColumn="0" w:lastColumn="0" w:noHBand="0" w:noVBand="0"/>
      </w:tblPr>
      <w:tblGrid>
        <w:gridCol w:w="9060"/>
      </w:tblGrid>
      <w:tr w:rsidR="00BD5282" w:rsidRPr="00F72368" w14:paraId="76D24413" w14:textId="77777777" w:rsidTr="004B0C0D">
        <w:trPr>
          <w:trHeight w:val="287"/>
        </w:trPr>
        <w:tc>
          <w:tcPr>
            <w:tcW w:w="5000" w:type="pct"/>
            <w:shd w:val="clear" w:color="auto" w:fill="ACB9CA" w:themeFill="text2" w:themeFillTint="66"/>
            <w:vAlign w:val="center"/>
          </w:tcPr>
          <w:p w14:paraId="12D4551F" w14:textId="77777777" w:rsidR="00CA4949" w:rsidRPr="00CA6134" w:rsidRDefault="00C40D07" w:rsidP="001331D0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FFFFFF"/>
                <w:szCs w:val="20"/>
                <w:lang w:val="en-GB"/>
              </w:rPr>
            </w:pPr>
            <w:r w:rsidRPr="00CA6134">
              <w:rPr>
                <w:b/>
                <w:color w:val="FFFFFF"/>
                <w:szCs w:val="20"/>
                <w:lang w:val="hr"/>
              </w:rPr>
              <w:t>ARTIKULACIJA</w:t>
            </w:r>
          </w:p>
        </w:tc>
      </w:tr>
      <w:tr w:rsidR="00BD5282" w:rsidRPr="00F72368" w14:paraId="0C7C802F" w14:textId="77777777" w:rsidTr="004B0C0D">
        <w:trPr>
          <w:trHeight w:val="190"/>
        </w:trPr>
        <w:tc>
          <w:tcPr>
            <w:tcW w:w="5000" w:type="pct"/>
            <w:vAlign w:val="center"/>
          </w:tcPr>
          <w:p w14:paraId="7B8A877B" w14:textId="454DAE0D" w:rsidR="00BD5282" w:rsidRPr="00CA6134" w:rsidRDefault="00EC6578" w:rsidP="0024778F">
            <w:pPr>
              <w:pStyle w:val="Razredcentar"/>
              <w:rPr>
                <w:color w:val="323E4F" w:themeColor="text2" w:themeShade="BF"/>
                <w:lang w:val="en-GB"/>
              </w:rPr>
            </w:pPr>
            <w:r w:rsidRPr="00CA6134">
              <w:rPr>
                <w:color w:val="323E4F" w:themeColor="text2" w:themeShade="BF"/>
                <w:lang w:val="hr"/>
              </w:rPr>
              <w:t>Tijek akcije (trajanje u minutama)</w:t>
            </w:r>
          </w:p>
        </w:tc>
      </w:tr>
      <w:tr w:rsidR="00BD5282" w:rsidRPr="00F72368" w14:paraId="327CB7B9" w14:textId="77777777" w:rsidTr="004B0C0D">
        <w:trPr>
          <w:trHeight w:val="417"/>
        </w:trPr>
        <w:tc>
          <w:tcPr>
            <w:tcW w:w="5000" w:type="pct"/>
            <w:tcBorders>
              <w:bottom w:val="nil"/>
            </w:tcBorders>
            <w:vAlign w:val="center"/>
          </w:tcPr>
          <w:p w14:paraId="1F4E405A" w14:textId="77777777" w:rsidR="00BD5282" w:rsidRPr="00CA6134" w:rsidRDefault="00BB1EA6" w:rsidP="00C11074">
            <w:pPr>
              <w:jc w:val="center"/>
              <w:rPr>
                <w:b/>
                <w:lang w:val="en-GB"/>
              </w:rPr>
            </w:pPr>
            <w:r w:rsidRPr="00CA6134">
              <w:rPr>
                <w:b/>
                <w:lang w:val="hr"/>
              </w:rPr>
              <w:t>UVOD</w:t>
            </w:r>
          </w:p>
          <w:p w14:paraId="180775CB" w14:textId="77777777" w:rsidR="00DB0B32" w:rsidRPr="00CA6134" w:rsidRDefault="00DB0B32" w:rsidP="00C11074">
            <w:pPr>
              <w:jc w:val="center"/>
              <w:rPr>
                <w:b/>
                <w:lang w:val="en-GB"/>
              </w:rPr>
            </w:pPr>
          </w:p>
          <w:p w14:paraId="0CF12139" w14:textId="2BE0B007" w:rsidR="00056E01" w:rsidRPr="00CA6134" w:rsidRDefault="00677FE2" w:rsidP="00056E01">
            <w:pPr>
              <w:jc w:val="left"/>
              <w:rPr>
                <w:rFonts w:cs="Calibri"/>
                <w:b/>
                <w:bCs/>
                <w:color w:val="44546A"/>
                <w:szCs w:val="20"/>
                <w:lang w:val="en-GB" w:eastAsia="en-US"/>
              </w:rPr>
            </w:pPr>
            <w:r w:rsidRPr="00CA6134">
              <w:rPr>
                <w:color w:val="44546A"/>
                <w:szCs w:val="20"/>
                <w:lang w:val="hr"/>
              </w:rPr>
              <w:t>Dio ovog kurikuluma povezan je sa stvarnim fizičkim uređajem s AI mogućnostima. Hrvatska robot</w:t>
            </w:r>
            <w:r w:rsidR="0089450A">
              <w:rPr>
                <w:color w:val="44546A"/>
                <w:szCs w:val="20"/>
                <w:lang w:val="hr"/>
              </w:rPr>
              <w:t>ički savez</w:t>
            </w:r>
            <w:r w:rsidRPr="00CA6134">
              <w:rPr>
                <w:color w:val="44546A"/>
                <w:szCs w:val="20"/>
                <w:lang w:val="hr"/>
              </w:rPr>
              <w:t xml:space="preserve"> razv</w:t>
            </w:r>
            <w:r w:rsidR="0089450A">
              <w:rPr>
                <w:color w:val="44546A"/>
                <w:szCs w:val="20"/>
                <w:lang w:val="hr"/>
              </w:rPr>
              <w:t>io</w:t>
            </w:r>
            <w:r w:rsidRPr="00CA6134">
              <w:rPr>
                <w:color w:val="44546A"/>
                <w:szCs w:val="20"/>
                <w:lang w:val="hr"/>
              </w:rPr>
              <w:t xml:space="preserve"> je mal</w:t>
            </w:r>
            <w:r w:rsidR="0089450A">
              <w:rPr>
                <w:color w:val="44546A"/>
                <w:szCs w:val="20"/>
                <w:lang w:val="hr"/>
              </w:rPr>
              <w:t>e</w:t>
            </w:r>
            <w:r w:rsidRPr="00CA6134">
              <w:rPr>
                <w:color w:val="44546A"/>
                <w:szCs w:val="20"/>
                <w:lang w:val="hr"/>
              </w:rPr>
              <w:t xml:space="preserve"> </w:t>
            </w:r>
            <w:r w:rsidR="0089450A">
              <w:rPr>
                <w:color w:val="44546A"/>
                <w:szCs w:val="20"/>
                <w:lang w:val="hr"/>
              </w:rPr>
              <w:t>isplative</w:t>
            </w:r>
            <w:r w:rsidRPr="00CA6134">
              <w:rPr>
                <w:color w:val="44546A"/>
                <w:szCs w:val="20"/>
                <w:lang w:val="hr"/>
              </w:rPr>
              <w:t xml:space="preserve"> mobiln</w:t>
            </w:r>
            <w:r w:rsidR="0089450A">
              <w:rPr>
                <w:color w:val="44546A"/>
                <w:szCs w:val="20"/>
                <w:lang w:val="hr"/>
              </w:rPr>
              <w:t>e</w:t>
            </w:r>
            <w:r w:rsidRPr="00CA6134">
              <w:rPr>
                <w:color w:val="44546A"/>
                <w:szCs w:val="20"/>
                <w:lang w:val="hr"/>
              </w:rPr>
              <w:t xml:space="preserve"> robotsk</w:t>
            </w:r>
            <w:r w:rsidR="0089450A">
              <w:rPr>
                <w:color w:val="44546A"/>
                <w:szCs w:val="20"/>
                <w:lang w:val="hr"/>
              </w:rPr>
              <w:t>e</w:t>
            </w:r>
            <w:r w:rsidRPr="00CA6134">
              <w:rPr>
                <w:color w:val="44546A"/>
                <w:szCs w:val="20"/>
                <w:lang w:val="hr"/>
              </w:rPr>
              <w:t xml:space="preserve"> platform</w:t>
            </w:r>
            <w:r w:rsidR="0089450A">
              <w:rPr>
                <w:color w:val="44546A"/>
                <w:szCs w:val="20"/>
                <w:lang w:val="hr"/>
              </w:rPr>
              <w:t>e</w:t>
            </w:r>
            <w:r w:rsidRPr="00CA6134">
              <w:rPr>
                <w:color w:val="44546A"/>
                <w:szCs w:val="20"/>
                <w:lang w:val="hr"/>
              </w:rPr>
              <w:t xml:space="preserve"> za implementaciju programskih znanja iz prethodnih lekcija. </w:t>
            </w:r>
          </w:p>
          <w:p w14:paraId="30312BC5" w14:textId="77777777" w:rsidR="00677FE2" w:rsidRPr="00CA6134" w:rsidRDefault="00677FE2" w:rsidP="00056E01">
            <w:pPr>
              <w:jc w:val="left"/>
              <w:rPr>
                <w:rFonts w:cs="Calibri"/>
                <w:b/>
                <w:bCs/>
                <w:color w:val="44546A"/>
                <w:szCs w:val="20"/>
                <w:lang w:val="en-GB" w:eastAsia="en-US"/>
              </w:rPr>
            </w:pPr>
          </w:p>
          <w:p w14:paraId="19944BAB" w14:textId="4E51000A" w:rsidR="00056E01" w:rsidRPr="00CA6134" w:rsidRDefault="00DD2129" w:rsidP="00056E01">
            <w:pPr>
              <w:jc w:val="left"/>
              <w:rPr>
                <w:rFonts w:cs="Calibri"/>
                <w:b/>
                <w:bCs/>
                <w:color w:val="44546A"/>
                <w:szCs w:val="20"/>
                <w:lang w:val="en-GB" w:eastAsia="en-US"/>
              </w:rPr>
            </w:pPr>
            <w:r>
              <w:rPr>
                <w:b/>
                <w:color w:val="44546A"/>
                <w:szCs w:val="20"/>
                <w:lang w:val="hr"/>
              </w:rPr>
              <w:t>Definiranje</w:t>
            </w:r>
            <w:r w:rsidR="00056E01" w:rsidRPr="00CA6134">
              <w:rPr>
                <w:b/>
                <w:color w:val="44546A"/>
                <w:szCs w:val="20"/>
                <w:lang w:val="hr"/>
              </w:rPr>
              <w:t xml:space="preserve"> cilja lekcije: </w:t>
            </w:r>
          </w:p>
          <w:p w14:paraId="6927AF4B" w14:textId="35A7653B" w:rsidR="00F066F5" w:rsidRPr="00CA6134" w:rsidRDefault="0089450A" w:rsidP="00056E01">
            <w:pPr>
              <w:jc w:val="left"/>
              <w:rPr>
                <w:rFonts w:cs="Calibri"/>
                <w:bCs/>
                <w:color w:val="44546A"/>
                <w:szCs w:val="20"/>
                <w:lang w:val="en-GB" w:eastAsia="en-US"/>
              </w:rPr>
            </w:pPr>
            <w:r>
              <w:rPr>
                <w:color w:val="44546A"/>
                <w:szCs w:val="20"/>
                <w:lang w:val="hr"/>
              </w:rPr>
              <w:t>Sastavite</w:t>
            </w:r>
            <w:r w:rsidR="00F066F5" w:rsidRPr="00CA6134">
              <w:rPr>
                <w:color w:val="44546A"/>
                <w:szCs w:val="20"/>
                <w:lang w:val="hr"/>
              </w:rPr>
              <w:t xml:space="preserve"> našeg robota - ARTIEbota.</w:t>
            </w:r>
          </w:p>
        </w:tc>
      </w:tr>
      <w:tr w:rsidR="00BD5282" w:rsidRPr="00F72368" w14:paraId="3DC19E40" w14:textId="77777777" w:rsidTr="004B0C0D">
        <w:trPr>
          <w:trHeight w:val="70"/>
        </w:trPr>
        <w:tc>
          <w:tcPr>
            <w:tcW w:w="5000" w:type="pct"/>
            <w:tcBorders>
              <w:top w:val="nil"/>
              <w:bottom w:val="single" w:sz="4" w:space="0" w:color="auto"/>
            </w:tcBorders>
          </w:tcPr>
          <w:p w14:paraId="75A10820" w14:textId="77777777" w:rsidR="003A51AB" w:rsidRPr="006B22DA" w:rsidRDefault="003A51AB" w:rsidP="003A0745">
            <w:pPr>
              <w:rPr>
                <w:lang w:val="en-GB"/>
              </w:rPr>
            </w:pPr>
          </w:p>
        </w:tc>
      </w:tr>
      <w:tr w:rsidR="00BD5282" w:rsidRPr="00F72368" w14:paraId="6DCE60C1" w14:textId="77777777" w:rsidTr="004B0C0D">
        <w:trPr>
          <w:trHeight w:val="210"/>
        </w:trPr>
        <w:tc>
          <w:tcPr>
            <w:tcW w:w="5000" w:type="pct"/>
            <w:tcBorders>
              <w:bottom w:val="nil"/>
            </w:tcBorders>
            <w:vAlign w:val="center"/>
          </w:tcPr>
          <w:p w14:paraId="47E0C302" w14:textId="47ED7B1D" w:rsidR="00BD5282" w:rsidRPr="006B22DA" w:rsidRDefault="00C40D07" w:rsidP="00C11074">
            <w:pPr>
              <w:jc w:val="center"/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lastRenderedPageBreak/>
              <w:t>GLAVNI DIO</w:t>
            </w:r>
          </w:p>
          <w:p w14:paraId="7C98F5D4" w14:textId="131BAE3E" w:rsidR="00245785" w:rsidRPr="006B22DA" w:rsidRDefault="00245785" w:rsidP="00C11074">
            <w:pPr>
              <w:jc w:val="center"/>
              <w:rPr>
                <w:rFonts w:cs="Arial"/>
                <w:b/>
                <w:bCs/>
                <w:szCs w:val="20"/>
                <w:lang w:val="en-GB"/>
              </w:rPr>
            </w:pPr>
          </w:p>
          <w:p w14:paraId="3E422432" w14:textId="71FBA7A7" w:rsidR="00245785" w:rsidRPr="006B22DA" w:rsidRDefault="00245785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>Opcija 1</w:t>
            </w:r>
            <w:r w:rsidR="00B4131E">
              <w:rPr>
                <w:b/>
                <w:szCs w:val="20"/>
                <w:lang w:val="hr"/>
              </w:rPr>
              <w:t>a</w:t>
            </w:r>
            <w:r w:rsidRPr="006B22DA">
              <w:rPr>
                <w:b/>
                <w:szCs w:val="20"/>
                <w:lang w:val="hr"/>
              </w:rPr>
              <w:t xml:space="preserve"> - Sastavljanje robota V1 Maqueen Plus </w:t>
            </w:r>
            <w:r w:rsidR="00B4131E">
              <w:rPr>
                <w:b/>
                <w:szCs w:val="20"/>
                <w:lang w:val="hr"/>
              </w:rPr>
              <w:t xml:space="preserve"> </w:t>
            </w:r>
            <w:r w:rsidRPr="006B22DA">
              <w:rPr>
                <w:b/>
                <w:szCs w:val="20"/>
                <w:lang w:val="hr"/>
              </w:rPr>
              <w:t>(preporučuje se početnicima)</w:t>
            </w:r>
          </w:p>
          <w:p w14:paraId="0A736A5C" w14:textId="77777777" w:rsidR="00245785" w:rsidRPr="006B22DA" w:rsidRDefault="00245785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14:paraId="08C40259" w14:textId="77777777" w:rsidR="00245785" w:rsidRPr="006B22DA" w:rsidRDefault="00245785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6728846E" wp14:editId="186D4F6C">
                  <wp:extent cx="5643723" cy="2071992"/>
                  <wp:effectExtent l="0" t="0" r="0" b="5080"/>
                  <wp:docPr id="26" name="Picture 3" descr="Grafičko korisničko sučelje, dijagram&#10;&#10;Opis automatski generiran sa srednj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Graphical user interface, diagram&#10;&#10;Description automatically generated with medium confidence"/>
                          <pic:cNvPicPr/>
                        </pic:nvPicPr>
                        <pic:blipFill rotWithShape="1">
                          <a:blip r:embed="rId8"/>
                          <a:srcRect l="5261" t="19461" r="8331" b="24140"/>
                          <a:stretch/>
                        </pic:blipFill>
                        <pic:spPr bwMode="auto">
                          <a:xfrm>
                            <a:off x="0" y="0"/>
                            <a:ext cx="5670954" cy="2081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29AC947" w14:textId="534F313D" w:rsidR="00245785" w:rsidRPr="00CA6134" w:rsidRDefault="00245785" w:rsidP="00245785">
            <w:pPr>
              <w:jc w:val="left"/>
              <w:rPr>
                <w:rFonts w:cs="Arial"/>
                <w:szCs w:val="20"/>
                <w:lang w:val="en-GB"/>
              </w:rPr>
            </w:pPr>
            <w:r w:rsidRPr="006B22DA">
              <w:rPr>
                <w:szCs w:val="20"/>
                <w:lang w:val="hr"/>
              </w:rPr>
              <w:t xml:space="preserve">1) </w:t>
            </w:r>
            <w:r w:rsidR="00F72368">
              <w:rPr>
                <w:szCs w:val="20"/>
                <w:lang w:val="hr"/>
              </w:rPr>
              <w:t>umetnite</w:t>
            </w:r>
            <w:r w:rsidRPr="00CA6134">
              <w:rPr>
                <w:szCs w:val="20"/>
                <w:lang w:val="hr"/>
              </w:rPr>
              <w:t xml:space="preserve"> bateriju iz 18650. 2) instalirajte nosač3) pričvrstite kotače</w:t>
            </w:r>
            <w:r w:rsidRPr="00CA6134">
              <w:rPr>
                <w:szCs w:val="20"/>
                <w:lang w:val="hr"/>
              </w:rPr>
              <w:tab/>
            </w:r>
            <w:r w:rsidRPr="00CA6134">
              <w:rPr>
                <w:szCs w:val="20"/>
                <w:lang w:val="hr"/>
              </w:rPr>
              <w:tab/>
            </w:r>
          </w:p>
          <w:p w14:paraId="379E03B3" w14:textId="4400C49E" w:rsidR="00245785" w:rsidRPr="00CA6134" w:rsidRDefault="00245785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14:paraId="6C83AC06" w14:textId="7A82385A" w:rsidR="00245785" w:rsidRPr="00CA6134" w:rsidRDefault="00883D8C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70B8C2C3" wp14:editId="68BCF5C3">
                  <wp:extent cx="5561045" cy="2234228"/>
                  <wp:effectExtent l="0" t="0" r="1905" b="0"/>
                  <wp:docPr id="52" name="Picture 52" descr="Slika koja sadrži kosilic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 descr="A picture containing lawn mower&#10;&#10;Description automatically generated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6275" cy="2240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ABF0FD" w14:textId="29490103" w:rsidR="00245785" w:rsidRPr="00CA6134" w:rsidRDefault="00245785" w:rsidP="00245785">
            <w:pPr>
              <w:jc w:val="left"/>
              <w:rPr>
                <w:rFonts w:cs="Arial"/>
                <w:szCs w:val="20"/>
                <w:lang w:val="en-GB"/>
              </w:rPr>
            </w:pPr>
          </w:p>
          <w:p w14:paraId="70B8A787" w14:textId="47C73158" w:rsidR="00245785" w:rsidRPr="00CA6134" w:rsidRDefault="00245785" w:rsidP="00245785">
            <w:pPr>
              <w:jc w:val="left"/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 xml:space="preserve">       4) Montirajte HuskyLens kameru 5) Postavite micro:bit ploču u utor</w:t>
            </w:r>
            <w:r w:rsidRPr="00CA6134">
              <w:rPr>
                <w:szCs w:val="20"/>
                <w:lang w:val="hr"/>
              </w:rPr>
              <w:tab/>
            </w:r>
          </w:p>
          <w:p w14:paraId="520B7264" w14:textId="1C303694" w:rsidR="00245785" w:rsidRPr="00CA6134" w:rsidRDefault="00245785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14:paraId="2647DE63" w14:textId="0832ED09" w:rsidR="00276CCB" w:rsidRPr="00CA6134" w:rsidRDefault="00883D8C" w:rsidP="00276CCB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>
              <w:rPr>
                <w:rFonts w:cs="Arial"/>
                <w:b/>
                <w:bCs/>
                <w:noProof/>
                <w:szCs w:val="20"/>
                <w:lang w:val="en-GB"/>
              </w:rPr>
              <w:lastRenderedPageBreak/>
              <w:drawing>
                <wp:inline distT="0" distB="0" distL="0" distR="0" wp14:anchorId="24BC33AF" wp14:editId="7F2E49DB">
                  <wp:extent cx="5071187" cy="3378182"/>
                  <wp:effectExtent l="0" t="0" r="0" b="0"/>
                  <wp:docPr id="34" name="Picture 34" descr="Krupni plan računalnog čipa&#10;&#10;Opis automatski generiran s nisk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 descr="A close-up of a computer chip&#10;&#10;Description automatically generated with low confidence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6210" cy="3394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2B465F" w14:textId="77777777" w:rsidR="00276CCB" w:rsidRPr="00CA6134" w:rsidRDefault="00276CCB" w:rsidP="00276CCB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14:paraId="4D376C26" w14:textId="6717B1F7" w:rsidR="00276CCB" w:rsidRPr="00CA6134" w:rsidRDefault="00276CCB" w:rsidP="00276CCB">
            <w:pPr>
              <w:jc w:val="left"/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 xml:space="preserve">6) Povežite Maqueen Plus </w:t>
            </w:r>
            <w:r w:rsidR="0089450A">
              <w:rPr>
                <w:szCs w:val="20"/>
                <w:lang w:val="hr"/>
              </w:rPr>
              <w:t>sučelje</w:t>
            </w:r>
            <w:r w:rsidRPr="00CA6134">
              <w:rPr>
                <w:szCs w:val="20"/>
                <w:lang w:val="hr"/>
              </w:rPr>
              <w:t xml:space="preserve"> s HuskyLens kamerom</w:t>
            </w:r>
          </w:p>
          <w:p w14:paraId="623CCC23" w14:textId="77777777" w:rsidR="00276CCB" w:rsidRPr="00CA6134" w:rsidRDefault="00276CCB" w:rsidP="00276CCB">
            <w:pPr>
              <w:jc w:val="left"/>
              <w:rPr>
                <w:rFonts w:cs="Arial"/>
                <w:szCs w:val="20"/>
                <w:lang w:val="en-GB"/>
              </w:rPr>
            </w:pPr>
          </w:p>
          <w:p w14:paraId="51704EDA" w14:textId="49B3AB60" w:rsidR="00276CCB" w:rsidRPr="00CA6134" w:rsidRDefault="00276CCB" w:rsidP="00276CCB">
            <w:pPr>
              <w:jc w:val="left"/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 xml:space="preserve">Za punjenje baterije </w:t>
            </w:r>
            <w:r w:rsidR="0089450A">
              <w:rPr>
                <w:szCs w:val="20"/>
                <w:lang w:val="hr"/>
              </w:rPr>
              <w:t xml:space="preserve">tipa </w:t>
            </w:r>
            <w:r w:rsidRPr="00CA6134">
              <w:rPr>
                <w:szCs w:val="20"/>
                <w:lang w:val="hr"/>
              </w:rPr>
              <w:t>18650 koristite USB mikro priključak (priključak za punjenje) na stražnjoj strani robota:</w:t>
            </w:r>
          </w:p>
          <w:p w14:paraId="5C8DEFDD" w14:textId="1EE7595F" w:rsidR="00276CCB" w:rsidRPr="00CA6134" w:rsidRDefault="005D42A4" w:rsidP="00276CCB">
            <w:pPr>
              <w:jc w:val="left"/>
              <w:rPr>
                <w:rFonts w:cs="Arial"/>
                <w:szCs w:val="20"/>
                <w:lang w:val="en-GB"/>
              </w:rPr>
            </w:pPr>
            <w:r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2C5C570C" wp14:editId="500C9A6F">
                  <wp:extent cx="3251718" cy="1456641"/>
                  <wp:effectExtent l="0" t="0" r="6350" b="0"/>
                  <wp:docPr id="56" name="Picture 56" descr="Slika koja sadrži dijagram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 descr="A picture containing diagram&#10;&#10;Description automatically generated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5223" cy="14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76CCB" w:rsidRPr="00CA6134">
              <w:rPr>
                <w:rFonts w:cs="Arial"/>
                <w:szCs w:val="20"/>
                <w:lang w:val="en-GB"/>
              </w:rPr>
              <w:t xml:space="preserve"> </w:t>
            </w:r>
          </w:p>
          <w:p w14:paraId="09EDF9E7" w14:textId="7EEC305E" w:rsidR="0090141B" w:rsidRPr="00CA6134" w:rsidRDefault="0090141B" w:rsidP="0090141B">
            <w:pPr>
              <w:spacing w:after="160" w:line="259" w:lineRule="auto"/>
              <w:jc w:val="left"/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 xml:space="preserve">Kada se baterija potpuno napuni, sve LED diode </w:t>
            </w:r>
            <w:r w:rsidR="0089450A">
              <w:rPr>
                <w:szCs w:val="20"/>
                <w:lang w:val="hr"/>
              </w:rPr>
              <w:t>upale se sve LED diode</w:t>
            </w:r>
            <w:r w:rsidRPr="00CA6134">
              <w:rPr>
                <w:szCs w:val="20"/>
                <w:lang w:val="hr"/>
              </w:rPr>
              <w:t xml:space="preserve">. LED diode će </w:t>
            </w:r>
            <w:r w:rsidR="00514337">
              <w:rPr>
                <w:szCs w:val="20"/>
                <w:lang w:val="hr"/>
              </w:rPr>
              <w:t>se</w:t>
            </w:r>
            <w:r w:rsidRPr="00CA6134">
              <w:rPr>
                <w:szCs w:val="20"/>
                <w:lang w:val="hr"/>
              </w:rPr>
              <w:t xml:space="preserve"> isključiti jedn</w:t>
            </w:r>
            <w:r w:rsidR="0089450A">
              <w:rPr>
                <w:szCs w:val="20"/>
                <w:lang w:val="hr"/>
              </w:rPr>
              <w:t>a</w:t>
            </w:r>
            <w:r w:rsidRPr="00CA6134">
              <w:rPr>
                <w:szCs w:val="20"/>
                <w:lang w:val="hr"/>
              </w:rPr>
              <w:t xml:space="preserve"> po jedn</w:t>
            </w:r>
            <w:r w:rsidR="0089450A">
              <w:rPr>
                <w:szCs w:val="20"/>
                <w:lang w:val="hr"/>
              </w:rPr>
              <w:t>a</w:t>
            </w:r>
            <w:r w:rsidRPr="00CA6134">
              <w:rPr>
                <w:szCs w:val="20"/>
                <w:lang w:val="hr"/>
              </w:rPr>
              <w:t xml:space="preserve"> kako se </w:t>
            </w:r>
            <w:r w:rsidR="0089450A">
              <w:rPr>
                <w:szCs w:val="20"/>
                <w:lang w:val="hr"/>
              </w:rPr>
              <w:t>kapacitet baterije</w:t>
            </w:r>
            <w:r w:rsidRPr="00CA6134">
              <w:rPr>
                <w:szCs w:val="20"/>
                <w:lang w:val="hr"/>
              </w:rPr>
              <w:t xml:space="preserve"> postupno smanjuje. Ako se sva svjetla ugase, bateriju treba napuniti. Koristite punjač </w:t>
            </w:r>
            <w:r w:rsidR="0089450A">
              <w:rPr>
                <w:szCs w:val="20"/>
                <w:lang w:val="hr"/>
              </w:rPr>
              <w:t xml:space="preserve">za pametne </w:t>
            </w:r>
            <w:r w:rsidRPr="00CA6134">
              <w:rPr>
                <w:szCs w:val="20"/>
                <w:lang w:val="hr"/>
              </w:rPr>
              <w:t>telefon</w:t>
            </w:r>
            <w:r w:rsidR="0089450A">
              <w:rPr>
                <w:szCs w:val="20"/>
                <w:lang w:val="hr"/>
              </w:rPr>
              <w:t>e</w:t>
            </w:r>
            <w:r w:rsidRPr="00CA6134">
              <w:rPr>
                <w:szCs w:val="20"/>
                <w:lang w:val="hr"/>
              </w:rPr>
              <w:t xml:space="preserve"> i povežite ga s priključkom za punjenje.</w:t>
            </w:r>
          </w:p>
          <w:p w14:paraId="329DFFA2" w14:textId="58102870" w:rsidR="00276CCB" w:rsidRPr="00CA6134" w:rsidRDefault="00276CCB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CA6134">
              <w:rPr>
                <w:b/>
                <w:szCs w:val="20"/>
                <w:lang w:val="hr"/>
              </w:rPr>
              <w:t xml:space="preserve">Imajte na umu da je priključak za punjenje </w:t>
            </w:r>
            <w:r w:rsidR="0089450A">
              <w:rPr>
                <w:b/>
                <w:szCs w:val="20"/>
                <w:lang w:val="hr"/>
              </w:rPr>
              <w:t xml:space="preserve">služi </w:t>
            </w:r>
            <w:r w:rsidRPr="00CA6134">
              <w:rPr>
                <w:b/>
                <w:szCs w:val="20"/>
                <w:lang w:val="hr"/>
              </w:rPr>
              <w:t>samo za punjenje. Za programiranje robota Maqueen Plus - koristite USB mikro konektor na micro:bitu.</w:t>
            </w:r>
          </w:p>
          <w:p w14:paraId="1956593D" w14:textId="77777777" w:rsidR="00B4131E" w:rsidRDefault="00B4131E" w:rsidP="00B4131E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14:paraId="7D64D988" w14:textId="00DE033E" w:rsidR="00B4131E" w:rsidRPr="006B22DA" w:rsidRDefault="00B4131E" w:rsidP="00B4131E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>Opcija 1</w:t>
            </w:r>
            <w:r>
              <w:rPr>
                <w:b/>
                <w:szCs w:val="20"/>
                <w:lang w:val="hr"/>
              </w:rPr>
              <w:t>b</w:t>
            </w:r>
            <w:r w:rsidRPr="006B22DA">
              <w:rPr>
                <w:b/>
                <w:szCs w:val="20"/>
                <w:lang w:val="hr"/>
              </w:rPr>
              <w:t xml:space="preserve"> - Sastavljanje Maqueen Plus robota </w:t>
            </w:r>
            <w:r>
              <w:rPr>
                <w:b/>
                <w:szCs w:val="20"/>
                <w:lang w:val="hr"/>
              </w:rPr>
              <w:t xml:space="preserve">V2 </w:t>
            </w:r>
            <w:r w:rsidRPr="006B22DA">
              <w:rPr>
                <w:b/>
                <w:szCs w:val="20"/>
                <w:lang w:val="hr"/>
              </w:rPr>
              <w:t>(</w:t>
            </w:r>
            <w:r>
              <w:rPr>
                <w:b/>
                <w:szCs w:val="20"/>
                <w:lang w:val="hr"/>
              </w:rPr>
              <w:t xml:space="preserve">također </w:t>
            </w:r>
            <w:r w:rsidRPr="006B22DA">
              <w:rPr>
                <w:b/>
                <w:szCs w:val="20"/>
                <w:lang w:val="hr"/>
              </w:rPr>
              <w:t>se preporučuje početnicima)</w:t>
            </w:r>
          </w:p>
          <w:p w14:paraId="49DECBFE" w14:textId="4AABFFB0" w:rsidR="00D10869" w:rsidRDefault="00D10869" w:rsidP="00245785">
            <w:pPr>
              <w:jc w:val="left"/>
              <w:rPr>
                <w:rFonts w:cs="Arial"/>
                <w:szCs w:val="20"/>
                <w:lang w:val="en-GB"/>
              </w:rPr>
            </w:pPr>
            <w:r w:rsidRPr="00D10869">
              <w:rPr>
                <w:szCs w:val="20"/>
                <w:lang w:val="hr"/>
              </w:rPr>
              <w:t xml:space="preserve">Robot Maqueen plus V2 dolazi unaprijed sastavljen, a na njega jednostavno morate </w:t>
            </w:r>
            <w:r w:rsidR="0089450A">
              <w:rPr>
                <w:szCs w:val="20"/>
                <w:lang w:val="hr"/>
              </w:rPr>
              <w:t>postaviti</w:t>
            </w:r>
            <w:r w:rsidRPr="00D10869">
              <w:rPr>
                <w:szCs w:val="20"/>
                <w:lang w:val="hr"/>
              </w:rPr>
              <w:t xml:space="preserve"> HuskyLens kameru</w:t>
            </w:r>
          </w:p>
          <w:p w14:paraId="58CB7B98" w14:textId="77777777" w:rsidR="00D10869" w:rsidRPr="00D10869" w:rsidRDefault="00D10869" w:rsidP="00245785">
            <w:pPr>
              <w:jc w:val="left"/>
              <w:rPr>
                <w:rFonts w:cs="Arial"/>
                <w:szCs w:val="20"/>
                <w:lang w:val="en-GB"/>
              </w:rPr>
            </w:pPr>
          </w:p>
          <w:p w14:paraId="28F830BC" w14:textId="033D52CD" w:rsidR="00D10869" w:rsidRPr="00D10869" w:rsidRDefault="00D10869" w:rsidP="00D10869">
            <w:pPr>
              <w:numPr>
                <w:ilvl w:val="0"/>
                <w:numId w:val="28"/>
              </w:numPr>
              <w:tabs>
                <w:tab w:val="num" w:pos="720"/>
              </w:tabs>
              <w:jc w:val="left"/>
              <w:rPr>
                <w:rFonts w:cs="Arial"/>
                <w:szCs w:val="20"/>
              </w:rPr>
            </w:pPr>
            <w:r w:rsidRPr="00D10869">
              <w:rPr>
                <w:szCs w:val="20"/>
                <w:lang w:val="hr"/>
              </w:rPr>
              <w:t xml:space="preserve">Ugradite dva bakrena </w:t>
            </w:r>
            <w:r w:rsidR="0089450A">
              <w:rPr>
                <w:szCs w:val="20"/>
                <w:lang w:val="hr"/>
              </w:rPr>
              <w:t>odstojnika (distance)</w:t>
            </w:r>
            <w:r w:rsidRPr="00D10869">
              <w:rPr>
                <w:szCs w:val="20"/>
                <w:lang w:val="hr"/>
              </w:rPr>
              <w:t xml:space="preserve"> koj</w:t>
            </w:r>
            <w:r w:rsidR="0089450A">
              <w:rPr>
                <w:szCs w:val="20"/>
                <w:lang w:val="hr"/>
              </w:rPr>
              <w:t>i se nalaze u kompletu materijala</w:t>
            </w:r>
            <w:r w:rsidRPr="00D10869">
              <w:rPr>
                <w:szCs w:val="20"/>
                <w:lang w:val="hr"/>
              </w:rPr>
              <w:t xml:space="preserve"> </w:t>
            </w:r>
            <w:r w:rsidR="0089450A">
              <w:rPr>
                <w:szCs w:val="20"/>
                <w:lang w:val="hr"/>
              </w:rPr>
              <w:t>na mjesta</w:t>
            </w:r>
            <w:r w:rsidRPr="00D10869">
              <w:rPr>
                <w:szCs w:val="20"/>
                <w:lang w:val="hr"/>
              </w:rPr>
              <w:t xml:space="preserve"> kao što je prikazano na slici.</w:t>
            </w:r>
          </w:p>
          <w:p w14:paraId="54725C5C" w14:textId="0EDF4D68" w:rsid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  <w:r w:rsidRPr="00D10869">
              <w:rPr>
                <w:rFonts w:cs="Arial"/>
                <w:b/>
                <w:bCs/>
                <w:noProof/>
                <w:szCs w:val="20"/>
              </w:rPr>
              <w:lastRenderedPageBreak/>
              <w:drawing>
                <wp:inline distT="0" distB="0" distL="0" distR="0" wp14:anchorId="57EB2DD2" wp14:editId="0DAAF75B">
                  <wp:extent cx="3610947" cy="2121581"/>
                  <wp:effectExtent l="0" t="0" r="889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4824" cy="2141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A94495" w14:textId="77777777" w:rsidR="00D10869" w:rsidRP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</w:p>
          <w:p w14:paraId="424E1AE0" w14:textId="23B8E2A5" w:rsidR="00D10869" w:rsidRDefault="00D10869" w:rsidP="00D10869">
            <w:pPr>
              <w:numPr>
                <w:ilvl w:val="0"/>
                <w:numId w:val="29"/>
              </w:numPr>
              <w:tabs>
                <w:tab w:val="num" w:pos="720"/>
              </w:tabs>
              <w:jc w:val="left"/>
              <w:rPr>
                <w:rFonts w:cs="Arial"/>
                <w:szCs w:val="20"/>
              </w:rPr>
            </w:pPr>
            <w:r w:rsidRPr="00D10869">
              <w:rPr>
                <w:szCs w:val="20"/>
                <w:lang w:val="hr"/>
              </w:rPr>
              <w:t>Pričvrstite nosač u obliku luka (nosač i montažni vijci opremljeni su proizvodom HuskyLens) na bakreni stup vijcima.</w:t>
            </w:r>
          </w:p>
          <w:p w14:paraId="06DB979B" w14:textId="77777777" w:rsidR="00D10869" w:rsidRPr="00D10869" w:rsidRDefault="00D10869" w:rsidP="00D10869">
            <w:pPr>
              <w:ind w:left="360"/>
              <w:jc w:val="left"/>
              <w:rPr>
                <w:rFonts w:cs="Arial"/>
                <w:szCs w:val="20"/>
              </w:rPr>
            </w:pPr>
          </w:p>
          <w:p w14:paraId="4969DAF7" w14:textId="5CD0C20D" w:rsid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  <w:r w:rsidRPr="00D10869">
              <w:rPr>
                <w:rFonts w:cs="Arial"/>
                <w:b/>
                <w:bCs/>
                <w:noProof/>
                <w:szCs w:val="20"/>
              </w:rPr>
              <w:drawing>
                <wp:inline distT="0" distB="0" distL="0" distR="0" wp14:anchorId="7449C593" wp14:editId="135ABEB5">
                  <wp:extent cx="3610610" cy="3474466"/>
                  <wp:effectExtent l="0" t="0" r="8890" b="0"/>
                  <wp:docPr id="65" name="Picture 65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758" cy="3497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B15433" w14:textId="77777777" w:rsidR="00D10869" w:rsidRP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</w:p>
          <w:p w14:paraId="7D021C87" w14:textId="1A3BDE86" w:rsidR="00D10869" w:rsidRPr="00D10869" w:rsidRDefault="00D10869" w:rsidP="00D10869">
            <w:pPr>
              <w:numPr>
                <w:ilvl w:val="0"/>
                <w:numId w:val="30"/>
              </w:numPr>
              <w:tabs>
                <w:tab w:val="num" w:pos="720"/>
              </w:tabs>
              <w:jc w:val="left"/>
              <w:rPr>
                <w:rFonts w:cs="Arial"/>
                <w:szCs w:val="20"/>
              </w:rPr>
            </w:pPr>
            <w:r w:rsidRPr="00D10869">
              <w:rPr>
                <w:szCs w:val="20"/>
                <w:lang w:val="hr"/>
              </w:rPr>
              <w:t xml:space="preserve">Ugradite drugi nosač (nosač i montažni vijci </w:t>
            </w:r>
            <w:r w:rsidR="0089450A">
              <w:rPr>
                <w:szCs w:val="20"/>
                <w:lang w:val="hr"/>
              </w:rPr>
              <w:t>su u kompletu materijala</w:t>
            </w:r>
            <w:r w:rsidRPr="00D10869">
              <w:rPr>
                <w:szCs w:val="20"/>
                <w:lang w:val="hr"/>
              </w:rPr>
              <w:t xml:space="preserve"> </w:t>
            </w:r>
            <w:r w:rsidR="0089450A">
              <w:rPr>
                <w:szCs w:val="20"/>
                <w:lang w:val="hr"/>
              </w:rPr>
              <w:t xml:space="preserve">dobivenim uz </w:t>
            </w:r>
            <w:r w:rsidRPr="00D10869">
              <w:rPr>
                <w:szCs w:val="20"/>
                <w:lang w:val="hr"/>
              </w:rPr>
              <w:t>HuskyLens)</w:t>
            </w:r>
          </w:p>
          <w:p w14:paraId="550D6F56" w14:textId="6932B4D4" w:rsid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  <w:r w:rsidRPr="00D10869">
              <w:rPr>
                <w:rFonts w:cs="Arial"/>
                <w:b/>
                <w:bCs/>
                <w:noProof/>
                <w:szCs w:val="20"/>
              </w:rPr>
              <w:lastRenderedPageBreak/>
              <w:drawing>
                <wp:inline distT="0" distB="0" distL="0" distR="0" wp14:anchorId="4D2D9502" wp14:editId="52C1A062">
                  <wp:extent cx="3564294" cy="2409730"/>
                  <wp:effectExtent l="0" t="0" r="0" b="0"/>
                  <wp:docPr id="64" name="Picture 64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8427" cy="241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01210" w14:textId="77777777" w:rsidR="00D10869" w:rsidRP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</w:p>
          <w:p w14:paraId="7F751FAA" w14:textId="001B83E9" w:rsidR="00D10869" w:rsidRDefault="0089450A" w:rsidP="00D10869">
            <w:pPr>
              <w:numPr>
                <w:ilvl w:val="0"/>
                <w:numId w:val="31"/>
              </w:numPr>
              <w:tabs>
                <w:tab w:val="num" w:pos="720"/>
              </w:tabs>
              <w:jc w:val="left"/>
              <w:rPr>
                <w:rFonts w:cs="Arial"/>
                <w:szCs w:val="20"/>
              </w:rPr>
            </w:pPr>
            <w:r>
              <w:rPr>
                <w:szCs w:val="20"/>
                <w:lang w:val="hr"/>
              </w:rPr>
              <w:t>Pričvrstite</w:t>
            </w:r>
            <w:r w:rsidR="00D10869" w:rsidRPr="00D10869">
              <w:rPr>
                <w:szCs w:val="20"/>
                <w:lang w:val="hr"/>
              </w:rPr>
              <w:t xml:space="preserve"> HuskyLens AI kameru</w:t>
            </w:r>
          </w:p>
          <w:p w14:paraId="236DD293" w14:textId="77777777" w:rsidR="00D10869" w:rsidRPr="00D10869" w:rsidRDefault="00D10869" w:rsidP="00D10869">
            <w:pPr>
              <w:ind w:left="360"/>
              <w:jc w:val="left"/>
              <w:rPr>
                <w:rFonts w:cs="Arial"/>
                <w:szCs w:val="20"/>
              </w:rPr>
            </w:pPr>
          </w:p>
          <w:p w14:paraId="4B4CAC67" w14:textId="1EF8B0A9" w:rsid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  <w:r w:rsidRPr="00D10869">
              <w:rPr>
                <w:rFonts w:cs="Arial"/>
                <w:b/>
                <w:bCs/>
                <w:noProof/>
                <w:szCs w:val="20"/>
              </w:rPr>
              <w:drawing>
                <wp:inline distT="0" distB="0" distL="0" distR="0" wp14:anchorId="68BA4A43" wp14:editId="64527B53">
                  <wp:extent cx="3610947" cy="3660313"/>
                  <wp:effectExtent l="0" t="0" r="8890" b="0"/>
                  <wp:docPr id="63" name="Picture 63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6905" cy="3676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9DFC7D" w14:textId="77777777" w:rsidR="00D10869" w:rsidRP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</w:p>
          <w:p w14:paraId="577EB7C5" w14:textId="1AA9593B" w:rsidR="00D10869" w:rsidRPr="00D10869" w:rsidRDefault="00D10869" w:rsidP="00D10869">
            <w:pPr>
              <w:numPr>
                <w:ilvl w:val="0"/>
                <w:numId w:val="32"/>
              </w:numPr>
              <w:jc w:val="left"/>
              <w:rPr>
                <w:rFonts w:cs="Arial"/>
                <w:szCs w:val="20"/>
              </w:rPr>
            </w:pPr>
            <w:r w:rsidRPr="00D10869">
              <w:rPr>
                <w:szCs w:val="20"/>
                <w:lang w:val="hr"/>
              </w:rPr>
              <w:t>P</w:t>
            </w:r>
            <w:r w:rsidR="0089450A">
              <w:rPr>
                <w:szCs w:val="20"/>
                <w:lang w:val="hr"/>
              </w:rPr>
              <w:t>ovezivanje</w:t>
            </w:r>
            <w:r w:rsidRPr="00D10869">
              <w:rPr>
                <w:szCs w:val="20"/>
                <w:lang w:val="hr"/>
              </w:rPr>
              <w:t xml:space="preserve"> AI kame</w:t>
            </w:r>
            <w:r w:rsidR="0089450A">
              <w:rPr>
                <w:szCs w:val="20"/>
                <w:lang w:val="hr"/>
              </w:rPr>
              <w:t>re sa sučeljem robota</w:t>
            </w:r>
          </w:p>
          <w:p w14:paraId="335CDDEE" w14:textId="06E1BE31" w:rsidR="00D10869" w:rsidRP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  <w:r w:rsidRPr="00D10869">
              <w:rPr>
                <w:rFonts w:cs="Arial"/>
                <w:b/>
                <w:bCs/>
                <w:noProof/>
                <w:szCs w:val="20"/>
              </w:rPr>
              <w:drawing>
                <wp:inline distT="0" distB="0" distL="0" distR="0" wp14:anchorId="4DBFD2B1" wp14:editId="3294577B">
                  <wp:extent cx="4996543" cy="1455994"/>
                  <wp:effectExtent l="0" t="0" r="0" b="0"/>
                  <wp:docPr id="62" name="Picture 62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7532" cy="1459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BAB361" w14:textId="78BFAB3E" w:rsidR="00D10869" w:rsidRDefault="00D10869" w:rsidP="00D10869">
            <w:pPr>
              <w:numPr>
                <w:ilvl w:val="0"/>
                <w:numId w:val="33"/>
              </w:numPr>
              <w:jc w:val="left"/>
              <w:rPr>
                <w:rFonts w:cs="Arial"/>
                <w:szCs w:val="20"/>
              </w:rPr>
            </w:pPr>
            <w:r w:rsidRPr="00D10869">
              <w:rPr>
                <w:szCs w:val="20"/>
                <w:lang w:val="hr"/>
              </w:rPr>
              <w:lastRenderedPageBreak/>
              <w:t xml:space="preserve">Instalacija </w:t>
            </w:r>
            <w:r w:rsidR="0089450A">
              <w:rPr>
                <w:szCs w:val="20"/>
                <w:lang w:val="hr"/>
              </w:rPr>
              <w:t xml:space="preserve">kamere </w:t>
            </w:r>
            <w:r w:rsidRPr="00D10869">
              <w:rPr>
                <w:szCs w:val="20"/>
                <w:lang w:val="hr"/>
              </w:rPr>
              <w:t>je završena.</w:t>
            </w:r>
          </w:p>
          <w:p w14:paraId="3B54DAB6" w14:textId="77777777" w:rsidR="00D10869" w:rsidRPr="00D10869" w:rsidRDefault="00D10869" w:rsidP="00D10869">
            <w:pPr>
              <w:ind w:left="360"/>
              <w:jc w:val="left"/>
              <w:rPr>
                <w:rFonts w:cs="Arial"/>
                <w:szCs w:val="20"/>
              </w:rPr>
            </w:pPr>
          </w:p>
          <w:p w14:paraId="0BAE4227" w14:textId="545BCD67" w:rsidR="0090141B" w:rsidRPr="00CA6134" w:rsidRDefault="00D10869" w:rsidP="00D10869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D10869">
              <w:rPr>
                <w:rFonts w:cs="Arial"/>
                <w:b/>
                <w:bCs/>
                <w:noProof/>
                <w:szCs w:val="20"/>
              </w:rPr>
              <w:drawing>
                <wp:inline distT="0" distB="0" distL="0" distR="0" wp14:anchorId="5302AEC9" wp14:editId="7539A431">
                  <wp:extent cx="3632426" cy="4613988"/>
                  <wp:effectExtent l="0" t="0" r="6350" b="0"/>
                  <wp:docPr id="61" name="Picture 61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4143" cy="464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9F9AE7" w14:textId="77777777" w:rsidR="00D3261E" w:rsidRDefault="00D3261E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14:paraId="4A374123" w14:textId="77777777" w:rsidR="00D3261E" w:rsidRDefault="00D3261E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14:paraId="3C2BA10A" w14:textId="5CDCE1CA" w:rsidR="00245785" w:rsidRPr="00CA6134" w:rsidRDefault="00245785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CA6134">
              <w:rPr>
                <w:b/>
                <w:szCs w:val="20"/>
                <w:lang w:val="hr"/>
              </w:rPr>
              <w:t xml:space="preserve">Opcija 2 - Sastavljanje </w:t>
            </w:r>
            <w:r w:rsidR="0089450A" w:rsidRPr="00CA6134">
              <w:rPr>
                <w:b/>
                <w:szCs w:val="20"/>
                <w:lang w:val="hr"/>
              </w:rPr>
              <w:t xml:space="preserve">Arduino </w:t>
            </w:r>
            <w:r w:rsidRPr="00CA6134">
              <w:rPr>
                <w:b/>
                <w:szCs w:val="20"/>
                <w:lang w:val="hr"/>
              </w:rPr>
              <w:t>robota (samo za iskusne "uradi sam" korisnike)</w:t>
            </w:r>
          </w:p>
          <w:p w14:paraId="2311587C" w14:textId="77777777" w:rsidR="00245785" w:rsidRPr="00CA6134" w:rsidRDefault="00245785" w:rsidP="00C11074">
            <w:pPr>
              <w:jc w:val="center"/>
              <w:rPr>
                <w:rFonts w:cs="Arial"/>
                <w:b/>
                <w:bCs/>
                <w:szCs w:val="20"/>
                <w:lang w:val="en-GB"/>
              </w:rPr>
            </w:pPr>
          </w:p>
          <w:p w14:paraId="0D5A9483" w14:textId="5F150CA8" w:rsidR="00677FE2" w:rsidRPr="00CA6134" w:rsidRDefault="0089450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>
              <w:rPr>
                <w:b/>
                <w:szCs w:val="20"/>
                <w:lang w:val="hr"/>
              </w:rPr>
              <w:t>Popis</w:t>
            </w:r>
            <w:r w:rsidR="00677FE2" w:rsidRPr="00CA6134">
              <w:rPr>
                <w:b/>
                <w:szCs w:val="20"/>
                <w:lang w:val="hr"/>
              </w:rPr>
              <w:t xml:space="preserve"> </w:t>
            </w:r>
            <w:r>
              <w:rPr>
                <w:b/>
                <w:szCs w:val="20"/>
                <w:lang w:val="hr"/>
              </w:rPr>
              <w:t xml:space="preserve">materijala </w:t>
            </w:r>
            <w:r w:rsidR="00677FE2" w:rsidRPr="00CA6134">
              <w:rPr>
                <w:b/>
                <w:szCs w:val="20"/>
                <w:lang w:val="hr"/>
              </w:rPr>
              <w:t>(sastavnica)</w:t>
            </w:r>
          </w:p>
          <w:p w14:paraId="0E4A21E3" w14:textId="111B8830" w:rsidR="00677FE2" w:rsidRPr="00CA6134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537D2A68" w14:textId="4A3EED1A" w:rsidR="00F646D4" w:rsidRPr="00CA6134" w:rsidRDefault="00F646D4" w:rsidP="00F646D4">
            <w:pPr>
              <w:numPr>
                <w:ilvl w:val="0"/>
                <w:numId w:val="25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 xml:space="preserve">1 x Komplet </w:t>
            </w:r>
            <w:r w:rsidR="0089450A">
              <w:rPr>
                <w:szCs w:val="20"/>
                <w:lang w:val="hr"/>
              </w:rPr>
              <w:t>materijala za</w:t>
            </w:r>
            <w:r w:rsidR="0089450A" w:rsidRPr="00CA6134">
              <w:rPr>
                <w:szCs w:val="20"/>
                <w:lang w:val="hr"/>
              </w:rPr>
              <w:t xml:space="preserve"> </w:t>
            </w:r>
            <w:r w:rsidRPr="00CA6134">
              <w:rPr>
                <w:szCs w:val="20"/>
                <w:lang w:val="hr"/>
              </w:rPr>
              <w:t>pametni aut</w:t>
            </w:r>
            <w:r w:rsidR="0089450A">
              <w:rPr>
                <w:szCs w:val="20"/>
                <w:lang w:val="hr"/>
              </w:rPr>
              <w:t>o</w:t>
            </w:r>
            <w:r w:rsidRPr="00CA6134">
              <w:rPr>
                <w:szCs w:val="20"/>
                <w:lang w:val="hr"/>
              </w:rPr>
              <w:t xml:space="preserve"> </w:t>
            </w:r>
            <w:r w:rsidR="0089450A">
              <w:rPr>
                <w:szCs w:val="20"/>
                <w:lang w:val="hr"/>
              </w:rPr>
              <w:t>(</w:t>
            </w:r>
            <w:r w:rsidR="0089450A">
              <w:rPr>
                <w:i/>
                <w:iCs/>
                <w:szCs w:val="20"/>
                <w:lang w:val="hr"/>
              </w:rPr>
              <w:t>s</w:t>
            </w:r>
            <w:r w:rsidR="0089450A" w:rsidRPr="0089450A">
              <w:rPr>
                <w:i/>
                <w:iCs/>
                <w:szCs w:val="20"/>
                <w:lang w:val="hr"/>
              </w:rPr>
              <w:t>mart car</w:t>
            </w:r>
            <w:r w:rsidR="0089450A">
              <w:rPr>
                <w:szCs w:val="20"/>
                <w:lang w:val="hr"/>
              </w:rPr>
              <w:t xml:space="preserve">) </w:t>
            </w:r>
            <w:r w:rsidRPr="00CA6134">
              <w:rPr>
                <w:szCs w:val="20"/>
                <w:lang w:val="hr"/>
              </w:rPr>
              <w:t xml:space="preserve"> </w:t>
            </w:r>
            <w:bookmarkStart w:id="0" w:name="_Hlk87536909"/>
            <w:bookmarkEnd w:id="0"/>
          </w:p>
          <w:p w14:paraId="7D58ED19" w14:textId="6CFA3B08" w:rsidR="00F646D4" w:rsidRPr="00CA6134" w:rsidRDefault="00000000" w:rsidP="00F646D4">
            <w:pPr>
              <w:ind w:left="720"/>
              <w:rPr>
                <w:rFonts w:cs="Arial"/>
                <w:szCs w:val="20"/>
                <w:lang w:val="en-GB"/>
              </w:rPr>
            </w:pPr>
            <w:hyperlink r:id="rId18" w:history="1">
              <w:r w:rsidR="00F646D4" w:rsidRPr="00CA6134">
                <w:rPr>
                  <w:rStyle w:val="Hyperlink"/>
                  <w:szCs w:val="20"/>
                  <w:lang w:val="hr"/>
                </w:rPr>
                <w:t>https://botland.store/chassis-for-robots/7283-chassis-rectangle-2wd-2-wheel-robot-chassis-with-dc-motor-drive-5904422335649.html</w:t>
              </w:r>
            </w:hyperlink>
          </w:p>
          <w:p w14:paraId="56B78988" w14:textId="6026EBC3" w:rsidR="00F646D4" w:rsidRPr="00CA6134" w:rsidRDefault="00F646D4" w:rsidP="00F646D4">
            <w:pPr>
              <w:pStyle w:val="ListParagraph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 xml:space="preserve">1 x Set </w:t>
            </w:r>
            <w:r w:rsidR="0089450A">
              <w:rPr>
                <w:szCs w:val="20"/>
                <w:lang w:val="hr"/>
              </w:rPr>
              <w:t>kratkospojnika (</w:t>
            </w:r>
            <w:r w:rsidR="0089450A" w:rsidRPr="0089450A">
              <w:rPr>
                <w:i/>
                <w:iCs/>
                <w:szCs w:val="20"/>
                <w:lang w:val="hr"/>
              </w:rPr>
              <w:t>jumpers</w:t>
            </w:r>
            <w:r w:rsidR="0089450A">
              <w:rPr>
                <w:szCs w:val="20"/>
                <w:lang w:val="hr"/>
              </w:rPr>
              <w:t>)</w:t>
            </w:r>
          </w:p>
          <w:p w14:paraId="33CDA99F" w14:textId="49D06493" w:rsidR="00F646D4" w:rsidRPr="00CA6134" w:rsidRDefault="00000000" w:rsidP="00F646D4">
            <w:pPr>
              <w:pStyle w:val="ListParagraph"/>
              <w:rPr>
                <w:rFonts w:cs="Arial"/>
                <w:szCs w:val="20"/>
                <w:lang w:val="en-GB"/>
              </w:rPr>
            </w:pPr>
            <w:hyperlink r:id="rId19" w:history="1">
              <w:r w:rsidR="00F646D4" w:rsidRPr="00CA6134">
                <w:rPr>
                  <w:rStyle w:val="Hyperlink"/>
                  <w:szCs w:val="20"/>
                  <w:lang w:val="hr"/>
                </w:rPr>
                <w:t>https://botland.store/various-wires/1022-connecting-cables-male-male-65pcs.html</w:t>
              </w:r>
            </w:hyperlink>
          </w:p>
          <w:p w14:paraId="5AAF4773" w14:textId="15452FCF" w:rsidR="00F646D4" w:rsidRPr="00CA6134" w:rsidRDefault="00F646D4" w:rsidP="00F646D4">
            <w:pPr>
              <w:pStyle w:val="ListParagraph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>1 x Držač baterije (4 x AA)</w:t>
            </w:r>
          </w:p>
          <w:p w14:paraId="7ECB660B" w14:textId="63B987E9" w:rsidR="00F646D4" w:rsidRPr="00CA6134" w:rsidRDefault="00000000" w:rsidP="00F646D4">
            <w:pPr>
              <w:pStyle w:val="ListParagraph"/>
              <w:rPr>
                <w:rFonts w:cs="Arial"/>
                <w:szCs w:val="20"/>
                <w:lang w:val="en-GB"/>
              </w:rPr>
            </w:pPr>
            <w:hyperlink r:id="rId20" w:history="1">
              <w:r w:rsidR="00F646D4" w:rsidRPr="00CA6134">
                <w:rPr>
                  <w:rStyle w:val="Hyperlink"/>
                  <w:szCs w:val="20"/>
                  <w:lang w:val="hr"/>
                </w:rPr>
                <w:t>https://botland.store/battery-holders/173-battery-holder-4-x-aa-r6-5904422329389.html</w:t>
              </w:r>
            </w:hyperlink>
          </w:p>
          <w:p w14:paraId="5F9FCE95" w14:textId="45C20A87" w:rsidR="00F646D4" w:rsidRPr="00CA6134" w:rsidRDefault="00F646D4" w:rsidP="00F646D4">
            <w:pPr>
              <w:pStyle w:val="ListParagraph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>Razni vijci i matice</w:t>
            </w:r>
          </w:p>
          <w:p w14:paraId="401ABB01" w14:textId="5CAD887A" w:rsidR="00F646D4" w:rsidRPr="00CA6134" w:rsidRDefault="00000000" w:rsidP="00F646D4">
            <w:pPr>
              <w:pStyle w:val="ListParagraph"/>
              <w:rPr>
                <w:rFonts w:cs="Arial"/>
                <w:szCs w:val="20"/>
                <w:lang w:val="en-GB"/>
              </w:rPr>
            </w:pPr>
            <w:hyperlink r:id="rId21" w:history="1">
              <w:r w:rsidR="00F646D4" w:rsidRPr="00CA6134">
                <w:rPr>
                  <w:rStyle w:val="Hyperlink"/>
                  <w:szCs w:val="20"/>
                  <w:lang w:val="hr"/>
                </w:rPr>
                <w:t>https://botland.store/screws-and-nuts/637-screws-nuts-and-washers-set-330pcs-5410329304478.html</w:t>
              </w:r>
            </w:hyperlink>
          </w:p>
          <w:p w14:paraId="0859A2AA" w14:textId="3BF454F1" w:rsidR="00F646D4" w:rsidRPr="00CA6134" w:rsidRDefault="00BD023A" w:rsidP="00F646D4">
            <w:pPr>
              <w:pStyle w:val="ListParagraph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>1 x Arduino UNO (original ili klon)</w:t>
            </w:r>
          </w:p>
          <w:p w14:paraId="48AEE411" w14:textId="30C00206" w:rsidR="0089450A" w:rsidRDefault="00000000" w:rsidP="00BD023A">
            <w:pPr>
              <w:pStyle w:val="ListParagraph"/>
              <w:rPr>
                <w:szCs w:val="20"/>
                <w:lang w:val="hr"/>
              </w:rPr>
            </w:pPr>
            <w:hyperlink w:history="1"/>
            <w:hyperlink r:id="rId22" w:history="1">
              <w:r w:rsidR="0089450A" w:rsidRPr="006E3C2B">
                <w:rPr>
                  <w:rStyle w:val="Hyperlink"/>
                  <w:szCs w:val="20"/>
                  <w:lang w:val="hr"/>
                </w:rPr>
                <w:t>https://store.arduino.cc/collections/boards/products/arduino-uno-rev3</w:t>
              </w:r>
            </w:hyperlink>
          </w:p>
          <w:p w14:paraId="09092B1F" w14:textId="7D9C8230" w:rsidR="0089450A" w:rsidRDefault="00000000" w:rsidP="00BD023A">
            <w:pPr>
              <w:pStyle w:val="ListParagraph"/>
              <w:rPr>
                <w:szCs w:val="20"/>
                <w:lang w:val="hr"/>
              </w:rPr>
            </w:pPr>
            <w:hyperlink r:id="rId23" w:history="1">
              <w:r w:rsidR="0089450A" w:rsidRPr="006E3C2B">
                <w:rPr>
                  <w:rStyle w:val="Hyperlink"/>
                  <w:szCs w:val="20"/>
                  <w:lang w:val="hr"/>
                </w:rPr>
                <w:t>https://botland.store/arduino-compatible-boards-dfrobot/2683-dfrduino-uno-v3-compatible-with-arduino.html</w:t>
              </w:r>
            </w:hyperlink>
          </w:p>
          <w:p w14:paraId="276B831C" w14:textId="77F4E52F" w:rsidR="00BD023A" w:rsidRPr="00CA6134" w:rsidRDefault="00000000" w:rsidP="00BD023A">
            <w:pPr>
              <w:pStyle w:val="ListParagraph"/>
              <w:rPr>
                <w:rFonts w:cs="Arial"/>
                <w:szCs w:val="20"/>
                <w:lang w:val="en-GB"/>
              </w:rPr>
            </w:pPr>
            <w:hyperlink r:id="rId24" w:history="1"/>
          </w:p>
          <w:p w14:paraId="2EA90C82" w14:textId="442C207B" w:rsidR="00BD023A" w:rsidRPr="00CA6134" w:rsidRDefault="00BD023A" w:rsidP="00BD023A">
            <w:pPr>
              <w:pStyle w:val="ListParagraph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lastRenderedPageBreak/>
              <w:t xml:space="preserve">1 x Arduino </w:t>
            </w:r>
            <w:r w:rsidR="0089450A" w:rsidRPr="00CA6134">
              <w:rPr>
                <w:szCs w:val="20"/>
                <w:lang w:val="hr"/>
              </w:rPr>
              <w:t xml:space="preserve">štit </w:t>
            </w:r>
            <w:r w:rsidR="0089450A">
              <w:rPr>
                <w:szCs w:val="20"/>
                <w:lang w:val="hr"/>
              </w:rPr>
              <w:t xml:space="preserve">za </w:t>
            </w:r>
            <w:r w:rsidRPr="00CA6134">
              <w:rPr>
                <w:szCs w:val="20"/>
                <w:lang w:val="hr"/>
              </w:rPr>
              <w:t>motor</w:t>
            </w:r>
            <w:r w:rsidR="0089450A">
              <w:rPr>
                <w:szCs w:val="20"/>
                <w:lang w:val="hr"/>
              </w:rPr>
              <w:t>e</w:t>
            </w:r>
            <w:r w:rsidRPr="00CA6134">
              <w:rPr>
                <w:szCs w:val="20"/>
                <w:lang w:val="hr"/>
              </w:rPr>
              <w:t xml:space="preserve"> R3</w:t>
            </w:r>
            <w:r w:rsidR="0089450A">
              <w:rPr>
                <w:szCs w:val="20"/>
                <w:lang w:val="hr"/>
              </w:rPr>
              <w:t xml:space="preserve"> (</w:t>
            </w:r>
            <w:r w:rsidR="0089450A" w:rsidRPr="0089450A">
              <w:rPr>
                <w:rFonts w:cs="Arial"/>
                <w:i/>
                <w:iCs/>
                <w:szCs w:val="20"/>
                <w:lang w:val="en-GB"/>
              </w:rPr>
              <w:t>Arduino motor shield R3</w:t>
            </w:r>
            <w:r w:rsidR="0089450A">
              <w:rPr>
                <w:rFonts w:cs="Arial"/>
                <w:szCs w:val="20"/>
                <w:lang w:val="en-GB"/>
              </w:rPr>
              <w:t>)</w:t>
            </w:r>
          </w:p>
          <w:p w14:paraId="41F79CCA" w14:textId="42FB80B6" w:rsidR="00BD023A" w:rsidRPr="00CA6134" w:rsidRDefault="00000000" w:rsidP="00BD023A">
            <w:pPr>
              <w:pStyle w:val="ListParagraph"/>
              <w:rPr>
                <w:rFonts w:cs="Arial"/>
                <w:szCs w:val="20"/>
                <w:lang w:val="en-GB"/>
              </w:rPr>
            </w:pPr>
            <w:hyperlink r:id="rId25" w:history="1">
              <w:r w:rsidR="00BD023A" w:rsidRPr="00CA6134">
                <w:rPr>
                  <w:rStyle w:val="Hyperlink"/>
                  <w:szCs w:val="20"/>
                  <w:lang w:val="hr"/>
                </w:rPr>
                <w:t>https://store.arduino.cc/collections/shields/products/arduino-motor-shield-rev3</w:t>
              </w:r>
            </w:hyperlink>
          </w:p>
          <w:p w14:paraId="45858FD9" w14:textId="522482CD" w:rsidR="00BD023A" w:rsidRPr="00CA6134" w:rsidRDefault="00BD023A" w:rsidP="00BD023A">
            <w:pPr>
              <w:pStyle w:val="ListParagraph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>1 x HuskyLens AI kamera</w:t>
            </w:r>
          </w:p>
          <w:p w14:paraId="5DBAD574" w14:textId="4255A6D7" w:rsidR="00BD023A" w:rsidRPr="00CA6134" w:rsidRDefault="00000000" w:rsidP="00BD023A">
            <w:pPr>
              <w:pStyle w:val="ListParagraph"/>
              <w:rPr>
                <w:rFonts w:cs="Arial"/>
                <w:szCs w:val="20"/>
                <w:lang w:val="en-GB"/>
              </w:rPr>
            </w:pPr>
            <w:hyperlink r:id="rId26" w:history="1">
              <w:r w:rsidR="00BD023A" w:rsidRPr="00CA6134">
                <w:rPr>
                  <w:rStyle w:val="Hyperlink"/>
                  <w:szCs w:val="20"/>
                  <w:lang w:val="hr"/>
                </w:rPr>
                <w:t>https://store.arduino.cc/collections/dfrobot/products/gravity-huskylens-ai-machine-vision-sensor</w:t>
              </w:r>
            </w:hyperlink>
          </w:p>
          <w:p w14:paraId="17ADD1EA" w14:textId="54B1476D" w:rsidR="00BD023A" w:rsidRPr="00CA6134" w:rsidRDefault="00BD023A" w:rsidP="00BD023A">
            <w:pPr>
              <w:pStyle w:val="ListParagraph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>8 x AA baterije (pokušajte koristiti</w:t>
            </w:r>
            <w:r w:rsidR="00514337">
              <w:rPr>
                <w:szCs w:val="20"/>
                <w:lang w:val="hr"/>
              </w:rPr>
              <w:t xml:space="preserve"> punjive</w:t>
            </w:r>
            <w:r w:rsidRPr="00CA6134">
              <w:rPr>
                <w:szCs w:val="20"/>
                <w:lang w:val="hr"/>
              </w:rPr>
              <w:t>)</w:t>
            </w:r>
          </w:p>
          <w:p w14:paraId="6AEE4E2F" w14:textId="4AC11C0C" w:rsidR="00BD023A" w:rsidRPr="00CA6134" w:rsidRDefault="0089450A" w:rsidP="00BD023A">
            <w:pPr>
              <w:pStyle w:val="ListParagraph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>
              <w:rPr>
                <w:szCs w:val="20"/>
                <w:lang w:val="hr"/>
              </w:rPr>
              <w:t>Vezice za kablove</w:t>
            </w:r>
            <w:r w:rsidR="00BD023A" w:rsidRPr="00CA6134">
              <w:rPr>
                <w:szCs w:val="20"/>
                <w:lang w:val="hr"/>
              </w:rPr>
              <w:t xml:space="preserve"> (ako želite </w:t>
            </w:r>
            <w:r>
              <w:rPr>
                <w:szCs w:val="20"/>
                <w:lang w:val="hr"/>
              </w:rPr>
              <w:t>fiksirati</w:t>
            </w:r>
            <w:r w:rsidR="00BD023A" w:rsidRPr="00CA6134">
              <w:rPr>
                <w:szCs w:val="20"/>
                <w:lang w:val="hr"/>
              </w:rPr>
              <w:t xml:space="preserve"> </w:t>
            </w:r>
            <w:r>
              <w:rPr>
                <w:szCs w:val="20"/>
                <w:lang w:val="hr"/>
              </w:rPr>
              <w:t>žice</w:t>
            </w:r>
            <w:r w:rsidR="00BD023A" w:rsidRPr="00CA6134">
              <w:rPr>
                <w:szCs w:val="20"/>
                <w:lang w:val="hr"/>
              </w:rPr>
              <w:t xml:space="preserve"> i držač</w:t>
            </w:r>
            <w:r>
              <w:rPr>
                <w:szCs w:val="20"/>
                <w:lang w:val="hr"/>
              </w:rPr>
              <w:t>e</w:t>
            </w:r>
            <w:r w:rsidR="00BD023A" w:rsidRPr="00CA6134">
              <w:rPr>
                <w:szCs w:val="20"/>
                <w:lang w:val="hr"/>
              </w:rPr>
              <w:t xml:space="preserve"> baterij</w:t>
            </w:r>
            <w:r>
              <w:rPr>
                <w:szCs w:val="20"/>
                <w:lang w:val="hr"/>
              </w:rPr>
              <w:t>a</w:t>
            </w:r>
            <w:r w:rsidR="00BD023A" w:rsidRPr="00CA6134">
              <w:rPr>
                <w:szCs w:val="20"/>
                <w:lang w:val="hr"/>
              </w:rPr>
              <w:t>)</w:t>
            </w:r>
          </w:p>
          <w:p w14:paraId="63ACEBEF" w14:textId="77777777" w:rsidR="004908E2" w:rsidRPr="00CA6134" w:rsidRDefault="004908E2" w:rsidP="004908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460B5E65" w14:textId="555CCF6B" w:rsidR="004908E2" w:rsidRPr="00CA6134" w:rsidRDefault="004908E2" w:rsidP="004908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CA6134">
              <w:rPr>
                <w:b/>
                <w:szCs w:val="20"/>
                <w:lang w:val="hr"/>
              </w:rPr>
              <w:t>Potrebni alati</w:t>
            </w:r>
          </w:p>
          <w:p w14:paraId="3D3133EA" w14:textId="54AFE828" w:rsidR="004908E2" w:rsidRPr="00CA6134" w:rsidRDefault="004908E2" w:rsidP="004908E2">
            <w:pPr>
              <w:pStyle w:val="ListParagraph"/>
              <w:numPr>
                <w:ilvl w:val="0"/>
                <w:numId w:val="27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 xml:space="preserve">Odvijači (trebat će vam jedan s </w:t>
            </w:r>
            <w:r w:rsidR="0089450A">
              <w:rPr>
                <w:szCs w:val="20"/>
                <w:lang w:val="hr"/>
              </w:rPr>
              <w:t>ravnim i jedan s križnim vrhom</w:t>
            </w:r>
            <w:r w:rsidRPr="00CA6134">
              <w:rPr>
                <w:szCs w:val="20"/>
                <w:lang w:val="hr"/>
              </w:rPr>
              <w:t>)</w:t>
            </w:r>
          </w:p>
          <w:p w14:paraId="23A16F14" w14:textId="27DB4EC2" w:rsidR="004908E2" w:rsidRPr="00CA6134" w:rsidRDefault="004908E2" w:rsidP="004908E2">
            <w:pPr>
              <w:pStyle w:val="ListParagraph"/>
              <w:numPr>
                <w:ilvl w:val="0"/>
                <w:numId w:val="27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>Lem</w:t>
            </w:r>
            <w:r w:rsidR="0089450A">
              <w:rPr>
                <w:szCs w:val="20"/>
                <w:lang w:val="hr"/>
              </w:rPr>
              <w:t>ilica</w:t>
            </w:r>
          </w:p>
          <w:p w14:paraId="032F084B" w14:textId="2B63490B" w:rsidR="004908E2" w:rsidRPr="00CA6134" w:rsidRDefault="004908E2" w:rsidP="004908E2">
            <w:pPr>
              <w:pStyle w:val="ListParagraph"/>
              <w:numPr>
                <w:ilvl w:val="0"/>
                <w:numId w:val="27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 xml:space="preserve">Izolacijska traka ili </w:t>
            </w:r>
            <w:r w:rsidR="0089450A" w:rsidRPr="00CA6134">
              <w:rPr>
                <w:szCs w:val="20"/>
                <w:lang w:val="hr"/>
              </w:rPr>
              <w:t>toplin</w:t>
            </w:r>
            <w:r w:rsidR="0089450A">
              <w:rPr>
                <w:szCs w:val="20"/>
                <w:lang w:val="hr"/>
              </w:rPr>
              <w:t>ski</w:t>
            </w:r>
            <w:r w:rsidR="0089450A" w:rsidRPr="00CA6134">
              <w:rPr>
                <w:szCs w:val="20"/>
                <w:lang w:val="hr"/>
              </w:rPr>
              <w:t xml:space="preserve"> </w:t>
            </w:r>
            <w:r w:rsidRPr="00CA6134">
              <w:rPr>
                <w:szCs w:val="20"/>
                <w:lang w:val="hr"/>
              </w:rPr>
              <w:t>skuplja</w:t>
            </w:r>
            <w:r w:rsidR="0089450A">
              <w:rPr>
                <w:szCs w:val="20"/>
                <w:lang w:val="hr"/>
              </w:rPr>
              <w:t>juće cijevi (</w:t>
            </w:r>
            <w:r w:rsidR="0089450A" w:rsidRPr="0089450A">
              <w:rPr>
                <w:i/>
                <w:iCs/>
                <w:szCs w:val="20"/>
                <w:lang w:val="hr"/>
              </w:rPr>
              <w:t>heatshrink tubes</w:t>
            </w:r>
            <w:r w:rsidR="0089450A">
              <w:rPr>
                <w:szCs w:val="20"/>
                <w:lang w:val="hr"/>
              </w:rPr>
              <w:t>)</w:t>
            </w:r>
            <w:r w:rsidRPr="00CA6134">
              <w:rPr>
                <w:szCs w:val="20"/>
                <w:lang w:val="hr"/>
              </w:rPr>
              <w:t xml:space="preserve"> </w:t>
            </w:r>
          </w:p>
          <w:p w14:paraId="7E0C3A63" w14:textId="42B3C5C1" w:rsidR="00677FE2" w:rsidRPr="00CA6134" w:rsidRDefault="0089450A" w:rsidP="004908E2">
            <w:pPr>
              <w:pStyle w:val="ListParagraph"/>
              <w:numPr>
                <w:ilvl w:val="0"/>
                <w:numId w:val="27"/>
              </w:numPr>
              <w:rPr>
                <w:rFonts w:cs="Arial"/>
                <w:szCs w:val="20"/>
                <w:lang w:val="en-GB"/>
              </w:rPr>
            </w:pPr>
            <w:r>
              <w:rPr>
                <w:szCs w:val="20"/>
                <w:lang w:val="hr"/>
              </w:rPr>
              <w:t>K</w:t>
            </w:r>
            <w:r w:rsidR="004908E2" w:rsidRPr="00CA6134">
              <w:rPr>
                <w:szCs w:val="20"/>
                <w:lang w:val="hr"/>
              </w:rPr>
              <w:t>liješta</w:t>
            </w:r>
            <w:r>
              <w:rPr>
                <w:szCs w:val="20"/>
                <w:lang w:val="hr"/>
              </w:rPr>
              <w:t xml:space="preserve"> za rezanje</w:t>
            </w:r>
          </w:p>
          <w:p w14:paraId="3628F61B" w14:textId="77777777" w:rsidR="00677FE2" w:rsidRPr="00CA6134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5C763350" w14:textId="4624CAF1" w:rsidR="00677FE2" w:rsidRPr="00CA6134" w:rsidRDefault="004908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CA6134">
              <w:rPr>
                <w:b/>
                <w:szCs w:val="20"/>
                <w:lang w:val="hr"/>
              </w:rPr>
              <w:t>Korak 1) Shema</w:t>
            </w:r>
          </w:p>
          <w:p w14:paraId="3D9B652C" w14:textId="00D60636" w:rsidR="00677FE2" w:rsidRPr="00CA6134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CA6134">
              <w:rPr>
                <w:szCs w:val="20"/>
                <w:lang w:val="hr"/>
              </w:rPr>
              <w:t>Ovdje je shema</w:t>
            </w:r>
            <w:r>
              <w:rPr>
                <w:lang w:val="hr"/>
              </w:rPr>
              <w:t xml:space="preserve"> </w:t>
            </w:r>
            <w:r w:rsidR="00514337">
              <w:rPr>
                <w:szCs w:val="20"/>
                <w:lang w:val="hr"/>
              </w:rPr>
              <w:t>ožičenja</w:t>
            </w:r>
            <w:r w:rsidR="00CA6134">
              <w:rPr>
                <w:szCs w:val="20"/>
                <w:lang w:val="hr"/>
              </w:rPr>
              <w:t>.</w:t>
            </w:r>
            <w:r>
              <w:rPr>
                <w:lang w:val="hr"/>
              </w:rPr>
              <w:t xml:space="preserve"> </w:t>
            </w:r>
            <w:r w:rsidR="00514337">
              <w:rPr>
                <w:szCs w:val="20"/>
                <w:lang w:val="hr"/>
              </w:rPr>
              <w:t>Primijetite da</w:t>
            </w:r>
            <w:r w:rsidRPr="00CA6134">
              <w:rPr>
                <w:szCs w:val="20"/>
                <w:lang w:val="hr"/>
              </w:rPr>
              <w:t xml:space="preserve"> ćemo koristiti dvostruki držač baterije u serijskom priključku </w:t>
            </w:r>
            <w:r w:rsidR="00CA6134">
              <w:rPr>
                <w:szCs w:val="20"/>
                <w:lang w:val="hr"/>
              </w:rPr>
              <w:t xml:space="preserve">tako da </w:t>
            </w:r>
            <w:r>
              <w:rPr>
                <w:lang w:val="hr"/>
              </w:rPr>
              <w:t xml:space="preserve"> je </w:t>
            </w:r>
            <w:r w:rsidR="0089450A">
              <w:rPr>
                <w:szCs w:val="20"/>
                <w:lang w:val="hr"/>
              </w:rPr>
              <w:t>svaka od</w:t>
            </w:r>
            <w:r w:rsidRPr="00CA6134">
              <w:rPr>
                <w:szCs w:val="20"/>
                <w:lang w:val="hr"/>
              </w:rPr>
              <w:t xml:space="preserve"> baterija u držaču spojena (+ na - i - na +). 8 AA baterij</w:t>
            </w:r>
            <w:r w:rsidR="0089450A">
              <w:rPr>
                <w:szCs w:val="20"/>
                <w:lang w:val="hr"/>
              </w:rPr>
              <w:t>a</w:t>
            </w:r>
            <w:r w:rsidRPr="00CA6134">
              <w:rPr>
                <w:szCs w:val="20"/>
                <w:lang w:val="hr"/>
              </w:rPr>
              <w:t xml:space="preserve"> trebal</w:t>
            </w:r>
            <w:r w:rsidR="0089450A">
              <w:rPr>
                <w:szCs w:val="20"/>
                <w:lang w:val="hr"/>
              </w:rPr>
              <w:t>o</w:t>
            </w:r>
            <w:r w:rsidRPr="00CA6134">
              <w:rPr>
                <w:szCs w:val="20"/>
                <w:lang w:val="hr"/>
              </w:rPr>
              <w:t xml:space="preserve"> bi osigurati veći napon za napajanje </w:t>
            </w:r>
            <w:r w:rsidR="0089450A">
              <w:rPr>
                <w:szCs w:val="20"/>
                <w:lang w:val="hr"/>
              </w:rPr>
              <w:t>potrošača</w:t>
            </w:r>
            <w:r w:rsidRPr="00CA6134">
              <w:rPr>
                <w:szCs w:val="20"/>
                <w:lang w:val="hr"/>
              </w:rPr>
              <w:t xml:space="preserve"> i spriječiti resetiranje Arduina ili HuskyLensa kada motori počnu raditi. </w:t>
            </w:r>
            <w:r>
              <w:rPr>
                <w:lang w:val="hr"/>
              </w:rPr>
              <w:t xml:space="preserve"> </w:t>
            </w:r>
            <w:r w:rsidR="0089450A">
              <w:rPr>
                <w:szCs w:val="20"/>
                <w:lang w:val="hr"/>
              </w:rPr>
              <w:t xml:space="preserve">Alternativno, u </w:t>
            </w:r>
            <w:r w:rsidR="00A216E9">
              <w:rPr>
                <w:szCs w:val="20"/>
                <w:lang w:val="hr"/>
              </w:rPr>
              <w:t xml:space="preserve">serijskoj vezi možete koristiti i </w:t>
            </w:r>
            <w:r w:rsidR="0089450A">
              <w:rPr>
                <w:szCs w:val="20"/>
                <w:lang w:val="hr"/>
              </w:rPr>
              <w:t xml:space="preserve">3 </w:t>
            </w:r>
            <w:r w:rsidR="00A216E9">
              <w:rPr>
                <w:szCs w:val="20"/>
                <w:lang w:val="hr"/>
              </w:rPr>
              <w:t xml:space="preserve">baterije tipa 18650. </w:t>
            </w:r>
          </w:p>
          <w:p w14:paraId="0D850C0C" w14:textId="2DB9083B" w:rsidR="00677FE2" w:rsidRDefault="00677FE2" w:rsidP="004908E2">
            <w:pPr>
              <w:jc w:val="center"/>
              <w:rPr>
                <w:szCs w:val="20"/>
                <w:lang w:val="hr"/>
              </w:rPr>
            </w:pPr>
            <w:r w:rsidRPr="00CA6134">
              <w:rPr>
                <w:noProof/>
                <w:szCs w:val="20"/>
                <w:lang w:val="hr"/>
              </w:rPr>
              <w:drawing>
                <wp:inline distT="0" distB="0" distL="0" distR="0" wp14:anchorId="603C158D" wp14:editId="12E206D8">
                  <wp:extent cx="4162348" cy="2753102"/>
                  <wp:effectExtent l="0" t="0" r="0" b="9525"/>
                  <wp:docPr id="53" name="Picture 1" descr="Diagram, schematic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Diagram, schematic&#10;&#10;Description automatically generated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614"/>
                          <a:stretch/>
                        </pic:blipFill>
                        <pic:spPr bwMode="auto">
                          <a:xfrm>
                            <a:off x="0" y="0"/>
                            <a:ext cx="4202786" cy="27798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A6134">
              <w:rPr>
                <w:szCs w:val="20"/>
                <w:lang w:val="hr"/>
              </w:rPr>
              <w:br/>
              <w:t>Odvojite malo vremena da</w:t>
            </w:r>
            <w:r w:rsidR="00836CB2" w:rsidRPr="00CA6134">
              <w:rPr>
                <w:szCs w:val="20"/>
                <w:lang w:val="hr"/>
              </w:rPr>
              <w:t>analizirate s e komponente i ožičenje.</w:t>
            </w:r>
          </w:p>
          <w:p w14:paraId="2E7D8545" w14:textId="77777777" w:rsidR="0089450A" w:rsidRPr="00CA6134" w:rsidRDefault="0089450A" w:rsidP="004908E2">
            <w:pPr>
              <w:jc w:val="center"/>
              <w:rPr>
                <w:rFonts w:cs="Arial"/>
                <w:szCs w:val="20"/>
                <w:lang w:val="en-GB"/>
              </w:rPr>
            </w:pPr>
          </w:p>
          <w:p w14:paraId="442BF1A4" w14:textId="01FABEE8" w:rsidR="00677FE2" w:rsidRPr="00CA6134" w:rsidRDefault="004908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CA6134">
              <w:rPr>
                <w:b/>
                <w:szCs w:val="20"/>
                <w:lang w:val="hr"/>
              </w:rPr>
              <w:t xml:space="preserve">Korak 2) Komplet </w:t>
            </w:r>
            <w:r w:rsidR="0089450A">
              <w:rPr>
                <w:b/>
                <w:szCs w:val="20"/>
                <w:lang w:val="hr"/>
              </w:rPr>
              <w:t xml:space="preserve">materijala za </w:t>
            </w:r>
            <w:r w:rsidRPr="00CA6134">
              <w:rPr>
                <w:b/>
                <w:szCs w:val="20"/>
                <w:lang w:val="hr"/>
              </w:rPr>
              <w:t>pametni aut</w:t>
            </w:r>
            <w:r w:rsidR="0089450A">
              <w:rPr>
                <w:b/>
                <w:szCs w:val="20"/>
                <w:lang w:val="hr"/>
              </w:rPr>
              <w:t>o</w:t>
            </w:r>
            <w:r w:rsidRPr="00CA6134">
              <w:rPr>
                <w:b/>
                <w:szCs w:val="20"/>
                <w:lang w:val="hr"/>
              </w:rPr>
              <w:t xml:space="preserve"> - otvorite plastičnu vrećicu s dijelovima</w:t>
            </w:r>
          </w:p>
          <w:p w14:paraId="64E1ECC7" w14:textId="77777777" w:rsidR="00677FE2" w:rsidRPr="00D34B28" w:rsidRDefault="00677FE2" w:rsidP="007F1371">
            <w:pPr>
              <w:jc w:val="center"/>
              <w:rPr>
                <w:rFonts w:cs="Arial"/>
                <w:szCs w:val="20"/>
                <w:lang w:val="en-GB"/>
              </w:rPr>
            </w:pPr>
            <w:r w:rsidRPr="00D34B28">
              <w:rPr>
                <w:rFonts w:cs="Arial"/>
                <w:noProof/>
                <w:szCs w:val="20"/>
                <w:lang w:val="en-GB"/>
              </w:rPr>
              <w:lastRenderedPageBreak/>
              <w:drawing>
                <wp:inline distT="0" distB="0" distL="0" distR="0" wp14:anchorId="19EC05BE" wp14:editId="0EA5084B">
                  <wp:extent cx="2736734" cy="4346357"/>
                  <wp:effectExtent l="0" t="4762" r="2222" b="2223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11" r="5716"/>
                          <a:stretch/>
                        </pic:blipFill>
                        <pic:spPr bwMode="auto">
                          <a:xfrm rot="16200000">
                            <a:off x="0" y="0"/>
                            <a:ext cx="2763466" cy="43888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A458414" w14:textId="77777777" w:rsidR="00677FE2" w:rsidRPr="00D34B28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34B28">
              <w:rPr>
                <w:rFonts w:cs="Arial"/>
                <w:b/>
                <w:bCs/>
                <w:szCs w:val="20"/>
                <w:lang w:val="en-GB"/>
              </w:rPr>
              <w:br w:type="page"/>
            </w:r>
          </w:p>
          <w:p w14:paraId="67E8E1C8" w14:textId="5C5F9518" w:rsidR="00677FE2" w:rsidRPr="00D34B28" w:rsidRDefault="004908E2" w:rsidP="00677FE2">
            <w:pPr>
              <w:rPr>
                <w:rFonts w:cs="Arial"/>
                <w:szCs w:val="20"/>
                <w:lang w:val="en-GB"/>
              </w:rPr>
            </w:pPr>
            <w:r w:rsidRPr="00D34B28">
              <w:rPr>
                <w:b/>
                <w:szCs w:val="20"/>
                <w:lang w:val="hr"/>
              </w:rPr>
              <w:t>Korak 3) Ogulite zaštitn</w:t>
            </w:r>
            <w:r w:rsidR="0089450A">
              <w:rPr>
                <w:b/>
                <w:szCs w:val="20"/>
                <w:lang w:val="hr"/>
              </w:rPr>
              <w:t>u</w:t>
            </w:r>
            <w:r w:rsidRPr="00D34B28">
              <w:rPr>
                <w:b/>
                <w:szCs w:val="20"/>
                <w:lang w:val="hr"/>
              </w:rPr>
              <w:t xml:space="preserve"> </w:t>
            </w:r>
            <w:r w:rsidR="0089450A">
              <w:rPr>
                <w:b/>
                <w:szCs w:val="20"/>
                <w:lang w:val="hr"/>
              </w:rPr>
              <w:t>foliju</w:t>
            </w:r>
            <w:r w:rsidR="00836CB2">
              <w:rPr>
                <w:b/>
                <w:szCs w:val="20"/>
                <w:lang w:val="hr"/>
              </w:rPr>
              <w:t xml:space="preserve"> s </w:t>
            </w:r>
            <w:r w:rsidR="00677FE2" w:rsidRPr="00D34B28">
              <w:rPr>
                <w:b/>
                <w:szCs w:val="20"/>
                <w:lang w:val="hr"/>
              </w:rPr>
              <w:t>ploče i nosača motora</w:t>
            </w:r>
          </w:p>
          <w:p w14:paraId="6C2AB2C9" w14:textId="77777777" w:rsidR="00677FE2" w:rsidRPr="00D34B28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34B28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6C3BD68C" wp14:editId="76D38CE0">
                  <wp:extent cx="2735884" cy="1760855"/>
                  <wp:effectExtent l="0" t="0" r="7620" b="0"/>
                  <wp:docPr id="54" name="Picture 3" descr="Slika koja sadrži pod, unutarnji prostor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floor, indoor&#10;&#10;Description automatically generated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19"/>
                          <a:stretch/>
                        </pic:blipFill>
                        <pic:spPr bwMode="auto">
                          <a:xfrm>
                            <a:off x="0" y="0"/>
                            <a:ext cx="2756857" cy="1774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34B28">
              <w:rPr>
                <w:rFonts w:cs="Arial"/>
                <w:b/>
                <w:bCs/>
                <w:szCs w:val="20"/>
                <w:lang w:val="en-GB"/>
              </w:rPr>
              <w:t xml:space="preserve"> </w:t>
            </w:r>
            <w:r w:rsidRPr="00D34B28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50DF4C5F" wp14:editId="60A3BFCB">
                  <wp:extent cx="2772461" cy="1751282"/>
                  <wp:effectExtent l="0" t="0" r="0" b="1905"/>
                  <wp:docPr id="4" name="Picture 4" descr="Krupni plan pločice&#10;&#10;Opis automatski generiran s nisk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A close-up of a circuit board&#10;&#10;Description automatically generated with low confidence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056"/>
                          <a:stretch/>
                        </pic:blipFill>
                        <pic:spPr bwMode="auto">
                          <a:xfrm>
                            <a:off x="0" y="0"/>
                            <a:ext cx="2817916" cy="1779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B333A5" w14:textId="77777777" w:rsidR="001F1A54" w:rsidRPr="00D34B28" w:rsidRDefault="001F1A54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3D19AFE6" w14:textId="5B90DFE5" w:rsidR="00677FE2" w:rsidRPr="00D34B28" w:rsidRDefault="004908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34B28">
              <w:rPr>
                <w:b/>
                <w:szCs w:val="20"/>
                <w:lang w:val="hr"/>
              </w:rPr>
              <w:t xml:space="preserve">Korak 4) </w:t>
            </w:r>
            <w:r w:rsidR="0089450A">
              <w:rPr>
                <w:b/>
                <w:szCs w:val="20"/>
                <w:lang w:val="hr"/>
              </w:rPr>
              <w:t xml:space="preserve">Zalemite </w:t>
            </w:r>
            <w:r w:rsidRPr="00D34B28">
              <w:rPr>
                <w:b/>
                <w:szCs w:val="20"/>
                <w:lang w:val="hr"/>
              </w:rPr>
              <w:t xml:space="preserve">žice (ili </w:t>
            </w:r>
            <w:r w:rsidR="0089450A">
              <w:rPr>
                <w:b/>
                <w:szCs w:val="20"/>
                <w:lang w:val="hr"/>
              </w:rPr>
              <w:t>krtkospojnike</w:t>
            </w:r>
            <w:r w:rsidRPr="00D34B28">
              <w:rPr>
                <w:b/>
                <w:szCs w:val="20"/>
                <w:lang w:val="hr"/>
              </w:rPr>
              <w:t>) na motore</w:t>
            </w:r>
          </w:p>
          <w:p w14:paraId="1D7DCD2B" w14:textId="77777777" w:rsidR="00677FE2" w:rsidRPr="00D34B28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34B28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0B10B0ED" wp14:editId="38032348">
                  <wp:extent cx="2765145" cy="2151380"/>
                  <wp:effectExtent l="0" t="0" r="0" b="1270"/>
                  <wp:docPr id="5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77" t="7403" r="14975" b="7387"/>
                          <a:stretch/>
                        </pic:blipFill>
                        <pic:spPr bwMode="auto">
                          <a:xfrm>
                            <a:off x="0" y="0"/>
                            <a:ext cx="2796730" cy="2175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34B28">
              <w:rPr>
                <w:rFonts w:cs="Arial"/>
                <w:b/>
                <w:bCs/>
                <w:szCs w:val="20"/>
                <w:lang w:val="en-GB"/>
              </w:rPr>
              <w:t xml:space="preserve"> </w:t>
            </w:r>
            <w:r w:rsidRPr="00D34B28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77259533" wp14:editId="77D9B7B7">
                  <wp:extent cx="2779059" cy="2159216"/>
                  <wp:effectExtent l="0" t="0" r="2540" b="0"/>
                  <wp:docPr id="6" name="Picture 6" descr="Slika koja sadrži prilagodnik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icture containing adapter&#10;&#10;Description automatically generated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87" t="5735" r="7763" b="8444"/>
                          <a:stretch/>
                        </pic:blipFill>
                        <pic:spPr bwMode="auto">
                          <a:xfrm>
                            <a:off x="0" y="0"/>
                            <a:ext cx="2794492" cy="2171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E34B073" w14:textId="045029B7" w:rsidR="00677FE2" w:rsidRPr="00D34B28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D34B28">
              <w:rPr>
                <w:szCs w:val="20"/>
                <w:lang w:val="hr"/>
              </w:rPr>
              <w:t xml:space="preserve">Pogledajte ovaj kratki videozapis da biste vidjeli kako </w:t>
            </w:r>
            <w:r w:rsidR="0089450A">
              <w:rPr>
                <w:szCs w:val="20"/>
                <w:lang w:val="hr"/>
              </w:rPr>
              <w:t>se to radi</w:t>
            </w:r>
            <w:r w:rsidRPr="00D34B28">
              <w:rPr>
                <w:szCs w:val="20"/>
                <w:lang w:val="hr"/>
              </w:rPr>
              <w:t>:</w:t>
            </w:r>
          </w:p>
          <w:p w14:paraId="46623712" w14:textId="77777777" w:rsidR="00677FE2" w:rsidRPr="00D34B28" w:rsidRDefault="00000000" w:rsidP="00677FE2">
            <w:pPr>
              <w:rPr>
                <w:rFonts w:cs="Arial"/>
                <w:szCs w:val="20"/>
                <w:lang w:val="en-GB"/>
              </w:rPr>
            </w:pPr>
            <w:hyperlink r:id="rId33" w:history="1">
              <w:r w:rsidR="00677FE2" w:rsidRPr="00D34B28">
                <w:rPr>
                  <w:rStyle w:val="Hyperlink"/>
                  <w:szCs w:val="20"/>
                  <w:lang w:val="hr"/>
                </w:rPr>
                <w:t>https://www.youtube.com/watch?v=xSWKnnvGWBs</w:t>
              </w:r>
            </w:hyperlink>
          </w:p>
          <w:p w14:paraId="14382C54" w14:textId="77777777" w:rsidR="0089450A" w:rsidRDefault="0089450A" w:rsidP="00677FE2">
            <w:pPr>
              <w:rPr>
                <w:szCs w:val="20"/>
                <w:lang w:val="hr"/>
              </w:rPr>
            </w:pPr>
          </w:p>
          <w:p w14:paraId="40E77ACA" w14:textId="125CFBE5" w:rsidR="00677FE2" w:rsidRPr="00D34B28" w:rsidRDefault="00836CB2" w:rsidP="00677FE2">
            <w:pPr>
              <w:rPr>
                <w:rFonts w:cs="Arial"/>
                <w:szCs w:val="20"/>
                <w:lang w:val="en-GB"/>
              </w:rPr>
            </w:pPr>
            <w:r>
              <w:rPr>
                <w:szCs w:val="20"/>
                <w:lang w:val="hr"/>
              </w:rPr>
              <w:t xml:space="preserve">Zamolite svog </w:t>
            </w:r>
            <w:r w:rsidR="00677FE2" w:rsidRPr="00D34B28">
              <w:rPr>
                <w:szCs w:val="20"/>
                <w:lang w:val="hr"/>
              </w:rPr>
              <w:t>učitelja ili roditelja da vam pomogne u tome ako nemate prethodno iskustvo ili alate.</w:t>
            </w:r>
          </w:p>
          <w:p w14:paraId="2F93E2FC" w14:textId="77777777" w:rsidR="001F1A54" w:rsidRPr="00D34B28" w:rsidRDefault="001F1A54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24591E72" w14:textId="77777777" w:rsidR="001F1A54" w:rsidRPr="00D34B28" w:rsidRDefault="001F1A54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184ACCF1" w14:textId="77777777" w:rsidR="001F1A54" w:rsidRPr="00D34B28" w:rsidRDefault="001F1A54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0B5E7BA4" w14:textId="5BFE1B82" w:rsidR="00677FE2" w:rsidRPr="00D34B28" w:rsidRDefault="004908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34B28">
              <w:rPr>
                <w:b/>
                <w:szCs w:val="20"/>
                <w:lang w:val="hr"/>
              </w:rPr>
              <w:t xml:space="preserve">Korak 5) </w:t>
            </w:r>
            <w:r w:rsidR="0089450A">
              <w:rPr>
                <w:b/>
                <w:szCs w:val="20"/>
                <w:lang w:val="hr"/>
              </w:rPr>
              <w:t>Pričvrstite</w:t>
            </w:r>
            <w:r w:rsidRPr="00D34B28">
              <w:rPr>
                <w:b/>
                <w:szCs w:val="20"/>
                <w:lang w:val="hr"/>
              </w:rPr>
              <w:t xml:space="preserve"> motore </w:t>
            </w:r>
            <w:r w:rsidR="0089450A">
              <w:rPr>
                <w:b/>
                <w:szCs w:val="20"/>
                <w:lang w:val="hr"/>
              </w:rPr>
              <w:t>na</w:t>
            </w:r>
            <w:r w:rsidRPr="00D34B28">
              <w:rPr>
                <w:b/>
                <w:szCs w:val="20"/>
                <w:lang w:val="hr"/>
              </w:rPr>
              <w:t xml:space="preserve"> "T nosač</w:t>
            </w:r>
            <w:r w:rsidR="0089450A">
              <w:rPr>
                <w:b/>
                <w:szCs w:val="20"/>
                <w:lang w:val="hr"/>
              </w:rPr>
              <w:t>e</w:t>
            </w:r>
            <w:r w:rsidRPr="00D34B28">
              <w:rPr>
                <w:b/>
                <w:szCs w:val="20"/>
                <w:lang w:val="hr"/>
              </w:rPr>
              <w:t>"</w:t>
            </w:r>
            <w:r w:rsidR="0089450A">
              <w:rPr>
                <w:b/>
                <w:szCs w:val="20"/>
                <w:lang w:val="hr"/>
              </w:rPr>
              <w:t xml:space="preserve"> pomoću vijaka i matica</w:t>
            </w:r>
          </w:p>
          <w:p w14:paraId="7355066D" w14:textId="1AAF572A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7669E0C9" wp14:editId="56E18238">
                  <wp:extent cx="2675965" cy="196386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59" t="41093" b="8683"/>
                          <a:stretch/>
                        </pic:blipFill>
                        <pic:spPr bwMode="auto">
                          <a:xfrm>
                            <a:off x="0" y="0"/>
                            <a:ext cx="2703340" cy="1983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244D7A48" wp14:editId="3A88EEB8">
                  <wp:extent cx="2903032" cy="1948815"/>
                  <wp:effectExtent l="0" t="0" r="0" b="0"/>
                  <wp:docPr id="9" name="Picture 9" descr="Slika koja sadrži pod, unutarnji prostor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picture containing floor, indoor&#10;&#10;Description automatically generated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48" t="10219" r="10376" b="13876"/>
                          <a:stretch/>
                        </pic:blipFill>
                        <pic:spPr bwMode="auto">
                          <a:xfrm>
                            <a:off x="0" y="0"/>
                            <a:ext cx="2933528" cy="19692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br/>
            </w:r>
            <w:r w:rsidRPr="006B22DA">
              <w:rPr>
                <w:rFonts w:cs="Arial"/>
                <w:szCs w:val="20"/>
                <w:lang w:val="en-GB"/>
              </w:rPr>
              <w:tab/>
            </w:r>
            <w:r w:rsidRPr="006B22DA">
              <w:rPr>
                <w:rFonts w:cs="Arial"/>
                <w:szCs w:val="20"/>
                <w:lang w:val="en-GB"/>
              </w:rPr>
              <w:tab/>
            </w:r>
          </w:p>
          <w:p w14:paraId="41B53AE9" w14:textId="0B436D0D" w:rsidR="001F1A54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2E2731B7" wp14:editId="3D8B9A1D">
                  <wp:extent cx="2675890" cy="1871823"/>
                  <wp:effectExtent l="0" t="0" r="0" b="0"/>
                  <wp:docPr id="8" name="Picture 8" descr="Slika koja sadrži pod, stol, unutarnji prostor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A picture containing floor, table, indoor&#10;&#10;Description automatically generated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46" t="15119" r="14192" b="11054"/>
                          <a:stretch/>
                        </pic:blipFill>
                        <pic:spPr bwMode="auto">
                          <a:xfrm>
                            <a:off x="0" y="0"/>
                            <a:ext cx="2730836" cy="1910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="001F1A54"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34BB5035" wp14:editId="5FF7FCE4">
                  <wp:extent cx="2881914" cy="1864030"/>
                  <wp:effectExtent l="0" t="0" r="0" b="3175"/>
                  <wp:docPr id="10" name="Picture 10" descr="Krupni plan pločice&#10;&#10;Opis automatski generiran s nisk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A close-up of a circuit board&#10;&#10;Description automatically generated with low confidence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09" t="9488" r="12715" b="25547"/>
                          <a:stretch/>
                        </pic:blipFill>
                        <pic:spPr bwMode="auto">
                          <a:xfrm>
                            <a:off x="0" y="0"/>
                            <a:ext cx="2950659" cy="19084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697ED8" w14:textId="77777777" w:rsidR="001F1A54" w:rsidRPr="006B22DA" w:rsidRDefault="001F1A54" w:rsidP="00677FE2">
            <w:pPr>
              <w:rPr>
                <w:rFonts w:cs="Arial"/>
                <w:szCs w:val="20"/>
                <w:lang w:val="en-GB"/>
              </w:rPr>
            </w:pPr>
          </w:p>
          <w:p w14:paraId="1FE485E6" w14:textId="4A85D4D9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</w:p>
          <w:p w14:paraId="1CF19D9A" w14:textId="5A793DDA" w:rsidR="00677FE2" w:rsidRPr="006B22DA" w:rsidRDefault="001F1A54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7) </w:t>
            </w:r>
            <w:r w:rsidR="0089450A">
              <w:rPr>
                <w:b/>
                <w:szCs w:val="20"/>
                <w:lang w:val="hr"/>
              </w:rPr>
              <w:t>Pričvrstit</w:t>
            </w:r>
            <w:r w:rsidRPr="006B22DA">
              <w:rPr>
                <w:b/>
                <w:szCs w:val="20"/>
                <w:lang w:val="hr"/>
              </w:rPr>
              <w:t xml:space="preserve"> mali (stražnji) kotač pomoću vijaka </w:t>
            </w:r>
            <w:r w:rsidR="0089450A">
              <w:rPr>
                <w:b/>
                <w:szCs w:val="20"/>
                <w:lang w:val="hr"/>
              </w:rPr>
              <w:t>i odstojnika (distanci)</w:t>
            </w:r>
            <w:r w:rsidRPr="006B22DA">
              <w:rPr>
                <w:b/>
                <w:szCs w:val="20"/>
                <w:lang w:val="hr"/>
              </w:rPr>
              <w:t xml:space="preserve"> </w:t>
            </w:r>
          </w:p>
          <w:p w14:paraId="7C37D6A3" w14:textId="0CF79BC5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03B9F92A" wp14:editId="37AEB5DD">
                  <wp:extent cx="2728569" cy="1960245"/>
                  <wp:effectExtent l="0" t="0" r="0" b="1905"/>
                  <wp:docPr id="11" name="Picture 11" descr="Slika koja sadrži pod, unutarnji prostor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A picture containing floor, indoor&#10;&#10;Description automatically generated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09" t="5646" r="2963" b="8501"/>
                          <a:stretch/>
                        </pic:blipFill>
                        <pic:spPr bwMode="auto">
                          <a:xfrm>
                            <a:off x="0" y="0"/>
                            <a:ext cx="2784313" cy="20002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2B1A"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43AB2452" wp14:editId="5D7318AE">
                  <wp:extent cx="2823667" cy="1964346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46" t="18771" r="31063" b="35859"/>
                          <a:stretch/>
                        </pic:blipFill>
                        <pic:spPr bwMode="auto">
                          <a:xfrm>
                            <a:off x="0" y="0"/>
                            <a:ext cx="2858489" cy="19885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532262D" w14:textId="159F4194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lastRenderedPageBreak/>
              <w:drawing>
                <wp:inline distT="0" distB="0" distL="0" distR="0" wp14:anchorId="0803EF4A" wp14:editId="697928AF">
                  <wp:extent cx="2757830" cy="2013257"/>
                  <wp:effectExtent l="0" t="0" r="4445" b="635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839" cy="2045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7F447895" wp14:editId="6BDCE724">
                  <wp:extent cx="2800350" cy="2025406"/>
                  <wp:effectExtent l="0" t="0" r="0" b="0"/>
                  <wp:docPr id="14" name="Picture 14" descr="Slika koja sadrži elektronik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A picture containing electronics&#10;&#10;Description automatically generated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3077" cy="208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487B80" w14:textId="77777777" w:rsidR="001F1A54" w:rsidRPr="006B22DA" w:rsidRDefault="001F1A54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6FEF42AB" w14:textId="6B77BEE4" w:rsidR="00677FE2" w:rsidRPr="006B22DA" w:rsidRDefault="001F1A54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8) Pričvrstite kotače na osovine motora - </w:t>
            </w:r>
            <w:r w:rsidR="0089450A">
              <w:rPr>
                <w:b/>
                <w:szCs w:val="20"/>
                <w:lang w:val="hr"/>
              </w:rPr>
              <w:t>pogledajte</w:t>
            </w:r>
            <w:r w:rsidRPr="006B22DA">
              <w:rPr>
                <w:b/>
                <w:szCs w:val="20"/>
                <w:lang w:val="hr"/>
              </w:rPr>
              <w:t xml:space="preserve"> oblik osovine i oblik otvora kotača</w:t>
            </w:r>
          </w:p>
          <w:p w14:paraId="48DD8E69" w14:textId="3FB8E2BA" w:rsidR="00677FE2" w:rsidRPr="006B22DA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33771098" wp14:editId="5C316E59">
                  <wp:extent cx="2940710" cy="1957606"/>
                  <wp:effectExtent l="0" t="0" r="0" b="508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99"/>
                          <a:stretch/>
                        </pic:blipFill>
                        <pic:spPr bwMode="auto">
                          <a:xfrm>
                            <a:off x="0" y="0"/>
                            <a:ext cx="2998587" cy="1996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2B1A" w:rsidRPr="006B22DA">
              <w:rPr>
                <w:rFonts w:cs="Arial"/>
                <w:b/>
                <w:bCs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7F325521" wp14:editId="738FA7CD">
                  <wp:extent cx="2355494" cy="1965046"/>
                  <wp:effectExtent l="0" t="0" r="6985" b="0"/>
                  <wp:docPr id="15" name="Picture 15" descr="Slika koja sadrži unutarnju stran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picture containing indoor&#10;&#10;Description automatically generated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77" t="25044" r="17392" b="23383"/>
                          <a:stretch/>
                        </pic:blipFill>
                        <pic:spPr bwMode="auto">
                          <a:xfrm>
                            <a:off x="0" y="0"/>
                            <a:ext cx="2418309" cy="20174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b/>
                <w:bCs/>
                <w:szCs w:val="20"/>
                <w:lang w:val="en-GB"/>
              </w:rPr>
              <w:tab/>
            </w:r>
          </w:p>
          <w:p w14:paraId="7969032B" w14:textId="77777777" w:rsidR="00584BCE" w:rsidRPr="006B22DA" w:rsidRDefault="00584BCE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76AD2862" w14:textId="10CB8830" w:rsidR="00677FE2" w:rsidRPr="006B22DA" w:rsidRDefault="00584BCE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9) </w:t>
            </w:r>
            <w:r w:rsidR="0089450A">
              <w:rPr>
                <w:b/>
                <w:szCs w:val="20"/>
                <w:lang w:val="hr"/>
              </w:rPr>
              <w:t>Pričvrstite</w:t>
            </w:r>
            <w:r w:rsidRPr="006B22DA">
              <w:rPr>
                <w:b/>
                <w:szCs w:val="20"/>
                <w:lang w:val="hr"/>
              </w:rPr>
              <w:t xml:space="preserve"> Arduino UNO </w:t>
            </w:r>
            <w:r w:rsidR="0089450A">
              <w:rPr>
                <w:b/>
                <w:szCs w:val="20"/>
                <w:lang w:val="hr"/>
              </w:rPr>
              <w:t xml:space="preserve">ploču </w:t>
            </w:r>
            <w:r w:rsidR="00040A58">
              <w:rPr>
                <w:b/>
                <w:szCs w:val="20"/>
                <w:lang w:val="hr"/>
              </w:rPr>
              <w:t>u označe</w:t>
            </w:r>
            <w:r w:rsidR="0089450A">
              <w:rPr>
                <w:b/>
                <w:szCs w:val="20"/>
                <w:lang w:val="hr"/>
              </w:rPr>
              <w:t>ne</w:t>
            </w:r>
            <w:r w:rsidR="00677FE2" w:rsidRPr="006B22DA">
              <w:rPr>
                <w:b/>
                <w:szCs w:val="20"/>
                <w:lang w:val="hr"/>
              </w:rPr>
              <w:t xml:space="preserve"> rup</w:t>
            </w:r>
            <w:r w:rsidR="0089450A">
              <w:rPr>
                <w:b/>
                <w:szCs w:val="20"/>
                <w:lang w:val="hr"/>
              </w:rPr>
              <w:t>e</w:t>
            </w:r>
          </w:p>
          <w:p w14:paraId="6BF33A6D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0C6914F3" wp14:editId="36555AEF">
                  <wp:extent cx="2997324" cy="2112234"/>
                  <wp:effectExtent l="0" t="0" r="0" b="2540"/>
                  <wp:docPr id="17" name="Picture 17" descr="Krupni plan nekih žica&#10;&#10;Opis automatski generiran s nisk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A close-up of some wires&#10;&#10;Description automatically generated with low confidence"/>
                          <pic:cNvPicPr/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75" t="13447" r="28562" b="26267"/>
                          <a:stretch/>
                        </pic:blipFill>
                        <pic:spPr bwMode="auto">
                          <a:xfrm>
                            <a:off x="0" y="0"/>
                            <a:ext cx="3022293" cy="21298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038E668F" wp14:editId="0901265D">
                  <wp:extent cx="2568388" cy="2110399"/>
                  <wp:effectExtent l="0" t="0" r="3810" b="4445"/>
                  <wp:docPr id="18" name="Picture 18" descr="Slika koja sadrži elektronik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 descr="A picture containing electronics&#10;&#10;Description automatically generated"/>
                          <pic:cNvPicPr/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74" t="2815" r="15518" b="12603"/>
                          <a:stretch/>
                        </pic:blipFill>
                        <pic:spPr bwMode="auto">
                          <a:xfrm>
                            <a:off x="0" y="0"/>
                            <a:ext cx="2597646" cy="21344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154721" w14:textId="77777777" w:rsidR="00677FE2" w:rsidRPr="006B22DA" w:rsidRDefault="00677FE2" w:rsidP="000B2B1A">
            <w:pPr>
              <w:jc w:val="center"/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lastRenderedPageBreak/>
              <w:drawing>
                <wp:inline distT="0" distB="0" distL="0" distR="0" wp14:anchorId="0C2969EC" wp14:editId="2BD135B0">
                  <wp:extent cx="5605516" cy="4204447"/>
                  <wp:effectExtent l="0" t="0" r="0" b="5715"/>
                  <wp:docPr id="19" name="Picture 19" descr="Stroj izbliza&#10;&#10;Opis automatski generiran sa srednj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 descr="A close-up of a machine&#10;&#10;Description automatically generated with medium confidence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0871" cy="4208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56AD9B" w14:textId="012BD77B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szCs w:val="20"/>
                <w:lang w:val="hr"/>
              </w:rPr>
              <w:t xml:space="preserve">U ovom videozapisu možete </w:t>
            </w:r>
            <w:r w:rsidR="0089450A">
              <w:rPr>
                <w:szCs w:val="20"/>
                <w:lang w:val="hr"/>
              </w:rPr>
              <w:t xml:space="preserve">vidjeti </w:t>
            </w:r>
            <w:r w:rsidRPr="006B22DA">
              <w:rPr>
                <w:szCs w:val="20"/>
                <w:lang w:val="hr"/>
              </w:rPr>
              <w:t>neke detalje</w:t>
            </w:r>
            <w:r w:rsidR="00040A58">
              <w:rPr>
                <w:szCs w:val="20"/>
                <w:lang w:val="hr"/>
              </w:rPr>
              <w:t>, iako</w:t>
            </w:r>
            <w:r w:rsidRPr="006B22DA">
              <w:rPr>
                <w:szCs w:val="20"/>
                <w:lang w:val="hr"/>
              </w:rPr>
              <w:t xml:space="preserve"> koristimo </w:t>
            </w:r>
            <w:r w:rsidR="00040A58">
              <w:rPr>
                <w:szCs w:val="20"/>
                <w:lang w:val="hr"/>
              </w:rPr>
              <w:t xml:space="preserve"> </w:t>
            </w:r>
            <w:r w:rsidRPr="006B22DA">
              <w:rPr>
                <w:szCs w:val="20"/>
                <w:lang w:val="hr"/>
              </w:rPr>
              <w:t>malo drugačiji pristup:</w:t>
            </w:r>
          </w:p>
          <w:p w14:paraId="6C4EED72" w14:textId="77777777" w:rsidR="00677FE2" w:rsidRPr="006B22DA" w:rsidRDefault="00000000" w:rsidP="00677FE2">
            <w:pPr>
              <w:rPr>
                <w:rFonts w:cs="Arial"/>
                <w:szCs w:val="20"/>
                <w:lang w:val="en-GB"/>
              </w:rPr>
            </w:pPr>
            <w:hyperlink r:id="rId47" w:history="1">
              <w:r w:rsidR="00677FE2" w:rsidRPr="006B22DA">
                <w:rPr>
                  <w:rStyle w:val="Hyperlink"/>
                  <w:szCs w:val="20"/>
                  <w:lang w:val="hr"/>
                </w:rPr>
                <w:t>https://www.youtube.com/watch?v=3a-bE1VlaU8</w:t>
              </w:r>
            </w:hyperlink>
          </w:p>
          <w:p w14:paraId="2AF81BF6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</w:p>
          <w:p w14:paraId="5689C050" w14:textId="2267D17C" w:rsidR="00677FE2" w:rsidRPr="006B22DA" w:rsidRDefault="00584BCE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10) </w:t>
            </w:r>
            <w:r w:rsidR="0089450A">
              <w:rPr>
                <w:b/>
                <w:szCs w:val="20"/>
                <w:lang w:val="hr"/>
              </w:rPr>
              <w:t>Pričvrstite</w:t>
            </w:r>
            <w:r w:rsidRPr="006B22DA">
              <w:rPr>
                <w:b/>
                <w:szCs w:val="20"/>
                <w:lang w:val="hr"/>
              </w:rPr>
              <w:t xml:space="preserve"> prvi (donji) držač baterije</w:t>
            </w:r>
            <w:r w:rsidR="0089450A">
              <w:rPr>
                <w:b/>
                <w:szCs w:val="20"/>
                <w:lang w:val="hr"/>
              </w:rPr>
              <w:t xml:space="preserve"> pomoću vijaka u označene </w:t>
            </w:r>
            <w:r w:rsidR="00677FE2" w:rsidRPr="006B22DA">
              <w:rPr>
                <w:b/>
                <w:szCs w:val="20"/>
                <w:lang w:val="hr"/>
              </w:rPr>
              <w:t>rup</w:t>
            </w:r>
            <w:r w:rsidR="0089450A">
              <w:rPr>
                <w:b/>
                <w:szCs w:val="20"/>
                <w:lang w:val="hr"/>
              </w:rPr>
              <w:t>e</w:t>
            </w:r>
            <w:r w:rsidR="00677FE2" w:rsidRPr="006B22DA">
              <w:rPr>
                <w:b/>
                <w:szCs w:val="20"/>
                <w:lang w:val="hr"/>
              </w:rPr>
              <w:t xml:space="preserve"> (plave</w:t>
            </w:r>
            <w:r w:rsidR="0089450A">
              <w:rPr>
                <w:b/>
                <w:szCs w:val="20"/>
                <w:lang w:val="hr"/>
              </w:rPr>
              <w:t xml:space="preserve"> strelice</w:t>
            </w:r>
            <w:r w:rsidR="00677FE2" w:rsidRPr="006B22DA">
              <w:rPr>
                <w:b/>
                <w:szCs w:val="20"/>
                <w:lang w:val="hr"/>
              </w:rPr>
              <w:t>)</w:t>
            </w:r>
          </w:p>
          <w:p w14:paraId="7DA39506" w14:textId="1E3194F2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szCs w:val="20"/>
                <w:lang w:val="hr"/>
              </w:rPr>
              <w:t xml:space="preserve">Prvo </w:t>
            </w:r>
            <w:r w:rsidR="0089450A">
              <w:rPr>
                <w:szCs w:val="20"/>
                <w:lang w:val="hr"/>
              </w:rPr>
              <w:t>prov</w:t>
            </w:r>
            <w:r w:rsidRPr="006B22DA">
              <w:rPr>
                <w:szCs w:val="20"/>
                <w:lang w:val="hr"/>
              </w:rPr>
              <w:t>ucite kabele držača kroz rupu (</w:t>
            </w:r>
            <w:r w:rsidR="0089450A">
              <w:rPr>
                <w:szCs w:val="20"/>
                <w:lang w:val="hr"/>
              </w:rPr>
              <w:t xml:space="preserve">označena </w:t>
            </w:r>
            <w:r w:rsidRPr="006B22DA">
              <w:rPr>
                <w:szCs w:val="20"/>
                <w:lang w:val="hr"/>
              </w:rPr>
              <w:t>zeleno</w:t>
            </w:r>
            <w:r w:rsidR="0089450A">
              <w:rPr>
                <w:szCs w:val="20"/>
                <w:lang w:val="hr"/>
              </w:rPr>
              <w:t>m strelicom</w:t>
            </w:r>
            <w:r w:rsidRPr="006B22DA">
              <w:rPr>
                <w:szCs w:val="20"/>
                <w:lang w:val="hr"/>
              </w:rPr>
              <w:t>)</w:t>
            </w:r>
          </w:p>
          <w:p w14:paraId="079910D4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14056833" wp14:editId="23D34715">
                  <wp:extent cx="2867558" cy="2210027"/>
                  <wp:effectExtent l="0" t="0" r="9525" b="0"/>
                  <wp:docPr id="20" name="Picture 20" descr="Stroj izbliza&#10;&#10;Opis automatski generiran s nisk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 descr="A close-up of a machine&#10;&#10;Description automatically generated with low confidence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96" r="15301" b="19644"/>
                          <a:stretch/>
                        </pic:blipFill>
                        <pic:spPr bwMode="auto">
                          <a:xfrm>
                            <a:off x="0" y="0"/>
                            <a:ext cx="2910671" cy="2243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4309493C" wp14:editId="42E17A9A">
                  <wp:extent cx="2656072" cy="2210740"/>
                  <wp:effectExtent l="0" t="0" r="0" b="0"/>
                  <wp:docPr id="21" name="Picture 21" descr="Slika koja sadrži tekst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 descr="A picture containing text&#10;&#10;Description automatically generated"/>
                          <pic:cNvPicPr/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21617" b="13019"/>
                          <a:stretch/>
                        </pic:blipFill>
                        <pic:spPr bwMode="auto">
                          <a:xfrm>
                            <a:off x="0" y="0"/>
                            <a:ext cx="2700757" cy="22479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6273C0E" w14:textId="77777777" w:rsidR="00677FE2" w:rsidRPr="006B22DA" w:rsidRDefault="00677FE2" w:rsidP="00584BCE">
            <w:pPr>
              <w:jc w:val="center"/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lastRenderedPageBreak/>
              <w:drawing>
                <wp:inline distT="0" distB="0" distL="0" distR="0" wp14:anchorId="25C2F8A7" wp14:editId="330C4D25">
                  <wp:extent cx="4937760" cy="3703593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6871" cy="3725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37B0E9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</w:p>
          <w:p w14:paraId="79F21479" w14:textId="08989467" w:rsidR="00677FE2" w:rsidRPr="006B22DA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br w:type="page"/>
            </w:r>
            <w:r w:rsidR="00584BCE" w:rsidRPr="006B22DA">
              <w:rPr>
                <w:b/>
                <w:szCs w:val="20"/>
                <w:lang w:val="hr"/>
              </w:rPr>
              <w:t xml:space="preserve">Korak 11) Izvucite </w:t>
            </w:r>
            <w:r w:rsidR="0089450A" w:rsidRPr="006B22DA">
              <w:rPr>
                <w:b/>
                <w:szCs w:val="20"/>
                <w:lang w:val="hr"/>
              </w:rPr>
              <w:t xml:space="preserve">kabel </w:t>
            </w:r>
            <w:r w:rsidR="00584BCE" w:rsidRPr="006B22DA">
              <w:rPr>
                <w:b/>
                <w:szCs w:val="20"/>
                <w:lang w:val="hr"/>
              </w:rPr>
              <w:t>drug</w:t>
            </w:r>
            <w:r w:rsidR="0089450A">
              <w:rPr>
                <w:b/>
                <w:szCs w:val="20"/>
                <w:lang w:val="hr"/>
              </w:rPr>
              <w:t>og</w:t>
            </w:r>
            <w:r w:rsidR="00584BCE" w:rsidRPr="006B22DA">
              <w:rPr>
                <w:b/>
                <w:szCs w:val="20"/>
                <w:lang w:val="hr"/>
              </w:rPr>
              <w:t xml:space="preserve"> (gornj</w:t>
            </w:r>
            <w:r w:rsidR="0089450A">
              <w:rPr>
                <w:b/>
                <w:szCs w:val="20"/>
                <w:lang w:val="hr"/>
              </w:rPr>
              <w:t>eg</w:t>
            </w:r>
            <w:r w:rsidR="00584BCE" w:rsidRPr="006B22DA">
              <w:rPr>
                <w:b/>
                <w:szCs w:val="20"/>
                <w:lang w:val="hr"/>
              </w:rPr>
              <w:t>) držač</w:t>
            </w:r>
            <w:r w:rsidR="0089450A">
              <w:rPr>
                <w:b/>
                <w:szCs w:val="20"/>
                <w:lang w:val="hr"/>
              </w:rPr>
              <w:t>a</w:t>
            </w:r>
            <w:r w:rsidR="00584BCE" w:rsidRPr="006B22DA">
              <w:rPr>
                <w:b/>
                <w:szCs w:val="20"/>
                <w:lang w:val="hr"/>
              </w:rPr>
              <w:t xml:space="preserve"> baterije kroz označenu rupu (zelen</w:t>
            </w:r>
            <w:r w:rsidR="0089450A">
              <w:rPr>
                <w:b/>
                <w:szCs w:val="20"/>
                <w:lang w:val="hr"/>
              </w:rPr>
              <w:t>a strelica</w:t>
            </w:r>
            <w:r w:rsidR="00584BCE" w:rsidRPr="006B22DA">
              <w:rPr>
                <w:b/>
                <w:szCs w:val="20"/>
                <w:lang w:val="hr"/>
              </w:rPr>
              <w:t>)</w:t>
            </w:r>
          </w:p>
          <w:p w14:paraId="5708682E" w14:textId="14F738B0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szCs w:val="20"/>
                <w:lang w:val="hr"/>
              </w:rPr>
              <w:t xml:space="preserve">Postavite prekidač u rupu </w:t>
            </w:r>
            <w:r w:rsidR="0089450A">
              <w:rPr>
                <w:szCs w:val="20"/>
                <w:lang w:val="hr"/>
              </w:rPr>
              <w:t xml:space="preserve">pravokutnog oblika koja se nalazi </w:t>
            </w:r>
            <w:r w:rsidRPr="006B22DA">
              <w:rPr>
                <w:szCs w:val="20"/>
                <w:lang w:val="hr"/>
              </w:rPr>
              <w:t>između Arduino UNO-a i držača baterije</w:t>
            </w:r>
          </w:p>
          <w:p w14:paraId="7891A139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35668F60" wp14:editId="069972A2">
                  <wp:extent cx="2713939" cy="2035606"/>
                  <wp:effectExtent l="0" t="0" r="0" b="317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9658" cy="2054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534545B7" wp14:editId="367C4EE2">
                  <wp:extent cx="2705298" cy="2029123"/>
                  <wp:effectExtent l="0" t="0" r="0" b="9525"/>
                  <wp:docPr id="24" name="Picture 24" descr="Slika koja sadrži elektronik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 descr="A picture containing electronics&#10;&#10;Description automatically generated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8109" cy="2046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46AA4A" w14:textId="77777777"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05E2F2DC" w14:textId="2DB63C39" w:rsidR="00677FE2" w:rsidRPr="006B22DA" w:rsidRDefault="00584BCE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12) Spojite </w:t>
            </w:r>
            <w:r w:rsidR="0089450A">
              <w:rPr>
                <w:b/>
                <w:szCs w:val="20"/>
                <w:lang w:val="hr"/>
              </w:rPr>
              <w:t>crvenu</w:t>
            </w:r>
            <w:r w:rsidRPr="006B22DA">
              <w:rPr>
                <w:b/>
                <w:szCs w:val="20"/>
                <w:lang w:val="hr"/>
              </w:rPr>
              <w:t xml:space="preserve"> žicu s donjeg držača baterije </w:t>
            </w:r>
            <w:r w:rsidR="0089450A">
              <w:rPr>
                <w:b/>
                <w:szCs w:val="20"/>
                <w:lang w:val="hr"/>
              </w:rPr>
              <w:t xml:space="preserve">s </w:t>
            </w:r>
            <w:r w:rsidRPr="006B22DA">
              <w:rPr>
                <w:b/>
                <w:szCs w:val="20"/>
                <w:lang w:val="hr"/>
              </w:rPr>
              <w:t>crnom žicom gornjeg držača baterije</w:t>
            </w:r>
          </w:p>
          <w:p w14:paraId="6E8B8BCE" w14:textId="67073A7E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szCs w:val="20"/>
                <w:lang w:val="hr"/>
              </w:rPr>
              <w:t xml:space="preserve">Izolirajte spoj </w:t>
            </w:r>
            <w:r w:rsidR="0089450A">
              <w:rPr>
                <w:szCs w:val="20"/>
                <w:lang w:val="hr"/>
              </w:rPr>
              <w:t xml:space="preserve">toplinski skupivim cijevima </w:t>
            </w:r>
            <w:r w:rsidRPr="006B22DA">
              <w:rPr>
                <w:szCs w:val="20"/>
                <w:lang w:val="hr"/>
              </w:rPr>
              <w:t>ili izolacijskom trakom.</w:t>
            </w:r>
            <w:bookmarkStart w:id="1" w:name="_Hlk87546311"/>
            <w:bookmarkEnd w:id="1"/>
          </w:p>
          <w:p w14:paraId="7A7F4C47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73D751EF" wp14:editId="177C561B">
                  <wp:extent cx="2684678" cy="1535430"/>
                  <wp:effectExtent l="0" t="0" r="1905" b="7620"/>
                  <wp:docPr id="25" name="Picture 25" descr="Slika koja sadrži dijagram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 descr="A picture containing diagram&#10;&#10;Description automatically generated"/>
                          <pic:cNvPicPr/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047" b="12312"/>
                          <a:stretch/>
                        </pic:blipFill>
                        <pic:spPr bwMode="auto">
                          <a:xfrm>
                            <a:off x="0" y="0"/>
                            <a:ext cx="2758042" cy="15773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103BF74D" wp14:editId="0284456D">
                  <wp:extent cx="2757830" cy="1539875"/>
                  <wp:effectExtent l="0" t="0" r="4445" b="3175"/>
                  <wp:docPr id="27" name="Picture 27" descr="Slika koja sadrži elektronik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 descr="A picture containing electronics&#10;&#10;Description automatically generated"/>
                          <pic:cNvPicPr/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09" t="14183" r="30853" b="21272"/>
                          <a:stretch/>
                        </pic:blipFill>
                        <pic:spPr bwMode="auto">
                          <a:xfrm>
                            <a:off x="0" y="0"/>
                            <a:ext cx="2866450" cy="1600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09E361C" w14:textId="6FCD1EDB" w:rsidR="00677FE2" w:rsidRPr="006B22DA" w:rsidRDefault="005D52DF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lastRenderedPageBreak/>
              <w:t xml:space="preserve">Korak 13) </w:t>
            </w:r>
            <w:r w:rsidR="0089450A">
              <w:rPr>
                <w:b/>
                <w:szCs w:val="20"/>
                <w:lang w:val="hr"/>
              </w:rPr>
              <w:t>Zal</w:t>
            </w:r>
            <w:r w:rsidRPr="006B22DA">
              <w:rPr>
                <w:b/>
                <w:szCs w:val="20"/>
                <w:lang w:val="hr"/>
              </w:rPr>
              <w:t xml:space="preserve">emite </w:t>
            </w:r>
            <w:r w:rsidR="0089450A">
              <w:rPr>
                <w:b/>
                <w:szCs w:val="20"/>
                <w:lang w:val="hr"/>
              </w:rPr>
              <w:t>crvenu</w:t>
            </w:r>
            <w:r w:rsidRPr="006B22DA">
              <w:rPr>
                <w:b/>
                <w:szCs w:val="20"/>
                <w:lang w:val="hr"/>
              </w:rPr>
              <w:t xml:space="preserve"> žicu od donjeg držača </w:t>
            </w:r>
            <w:r w:rsidR="0089450A">
              <w:rPr>
                <w:b/>
                <w:szCs w:val="20"/>
                <w:lang w:val="hr"/>
              </w:rPr>
              <w:t>na</w:t>
            </w:r>
            <w:r w:rsidRPr="006B22DA">
              <w:rPr>
                <w:b/>
                <w:szCs w:val="20"/>
                <w:lang w:val="hr"/>
              </w:rPr>
              <w:t xml:space="preserve"> prekidač</w:t>
            </w:r>
          </w:p>
          <w:p w14:paraId="508E7C74" w14:textId="0AA1209B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szCs w:val="20"/>
                <w:lang w:val="hr"/>
              </w:rPr>
              <w:t xml:space="preserve">Nakon toga lemite crveni </w:t>
            </w:r>
            <w:r w:rsidR="0089450A">
              <w:rPr>
                <w:szCs w:val="20"/>
                <w:lang w:val="hr"/>
              </w:rPr>
              <w:t>kratkospojik (ili žicu)</w:t>
            </w:r>
            <w:r w:rsidRPr="006B22DA">
              <w:rPr>
                <w:szCs w:val="20"/>
                <w:lang w:val="hr"/>
              </w:rPr>
              <w:t xml:space="preserve"> na drugi kontakt prekidača. Lemite crni </w:t>
            </w:r>
            <w:r w:rsidR="0089450A">
              <w:rPr>
                <w:szCs w:val="20"/>
                <w:lang w:val="hr"/>
              </w:rPr>
              <w:t>kratkospojnik</w:t>
            </w:r>
            <w:r w:rsidRPr="006B22DA">
              <w:rPr>
                <w:szCs w:val="20"/>
                <w:lang w:val="hr"/>
              </w:rPr>
              <w:t xml:space="preserve"> na donji držač </w:t>
            </w:r>
            <w:r w:rsidR="0089450A">
              <w:rPr>
                <w:szCs w:val="20"/>
                <w:lang w:val="hr"/>
              </w:rPr>
              <w:t>crne</w:t>
            </w:r>
            <w:r w:rsidRPr="006B22DA">
              <w:rPr>
                <w:szCs w:val="20"/>
                <w:lang w:val="hr"/>
              </w:rPr>
              <w:t xml:space="preserve"> žice. Izolirajte spoj </w:t>
            </w:r>
            <w:r w:rsidR="0089450A" w:rsidRPr="0089450A">
              <w:rPr>
                <w:szCs w:val="20"/>
                <w:lang w:val="hr"/>
              </w:rPr>
              <w:t xml:space="preserve">toplinski skupivim cijevima </w:t>
            </w:r>
            <w:r w:rsidRPr="006B22DA">
              <w:rPr>
                <w:szCs w:val="20"/>
                <w:lang w:val="hr"/>
              </w:rPr>
              <w:t>ili izolacijskom trakom.</w:t>
            </w:r>
          </w:p>
          <w:p w14:paraId="05495566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5BD429A5" wp14:editId="754E74A8">
                  <wp:extent cx="2827801" cy="2025616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84" t="13035" r="21008" b="19819"/>
                          <a:stretch/>
                        </pic:blipFill>
                        <pic:spPr bwMode="auto">
                          <a:xfrm>
                            <a:off x="0" y="0"/>
                            <a:ext cx="2851561" cy="20426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5DDE4971" wp14:editId="33B449FF">
                  <wp:extent cx="2707341" cy="2030657"/>
                  <wp:effectExtent l="0" t="0" r="0" b="825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8023" cy="2053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5DCE2B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</w:p>
          <w:p w14:paraId="4EBB3697" w14:textId="361F0CD6" w:rsidR="00677FE2" w:rsidRPr="006B22DA" w:rsidRDefault="005D52DF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>Korak 14) Izvucite crn</w:t>
            </w:r>
            <w:r w:rsidR="0089450A">
              <w:rPr>
                <w:b/>
                <w:szCs w:val="20"/>
                <w:lang w:val="hr"/>
              </w:rPr>
              <w:t xml:space="preserve">u i </w:t>
            </w:r>
            <w:r w:rsidRPr="006B22DA">
              <w:rPr>
                <w:b/>
                <w:szCs w:val="20"/>
                <w:lang w:val="hr"/>
              </w:rPr>
              <w:t>crven</w:t>
            </w:r>
            <w:r w:rsidR="0089450A">
              <w:rPr>
                <w:b/>
                <w:szCs w:val="20"/>
                <w:lang w:val="hr"/>
              </w:rPr>
              <w:t>u</w:t>
            </w:r>
            <w:r w:rsidRPr="006B22DA">
              <w:rPr>
                <w:b/>
                <w:szCs w:val="20"/>
                <w:lang w:val="hr"/>
              </w:rPr>
              <w:t xml:space="preserve"> žic</w:t>
            </w:r>
            <w:r w:rsidR="0089450A">
              <w:rPr>
                <w:b/>
                <w:szCs w:val="20"/>
                <w:lang w:val="hr"/>
              </w:rPr>
              <w:t>u</w:t>
            </w:r>
            <w:r w:rsidRPr="006B22DA">
              <w:rPr>
                <w:b/>
                <w:szCs w:val="20"/>
                <w:lang w:val="hr"/>
              </w:rPr>
              <w:t xml:space="preserve"> za napajanje kroz označenu rupu (zelen</w:t>
            </w:r>
            <w:r w:rsidR="0089450A">
              <w:rPr>
                <w:b/>
                <w:szCs w:val="20"/>
                <w:lang w:val="hr"/>
              </w:rPr>
              <w:t>a strelica</w:t>
            </w:r>
            <w:r w:rsidRPr="006B22DA">
              <w:rPr>
                <w:b/>
                <w:szCs w:val="20"/>
                <w:lang w:val="hr"/>
              </w:rPr>
              <w:t xml:space="preserve">) </w:t>
            </w:r>
          </w:p>
          <w:p w14:paraId="7F2A1911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26877C3A" wp14:editId="36B58693">
                  <wp:extent cx="2783541" cy="2087810"/>
                  <wp:effectExtent l="0" t="0" r="0" b="8255"/>
                  <wp:docPr id="30" name="Picture 30" descr="Dijagram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 descr="Diagram&#10;&#10;Description automatically generated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2393" cy="2109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6CF89682" wp14:editId="29CBC469">
                  <wp:extent cx="2764105" cy="2096135"/>
                  <wp:effectExtent l="0" t="0" r="0" b="0"/>
                  <wp:docPr id="31" name="Picture 31" descr="Slika koja sadrži elektronik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 descr="A picture containing electronics&#10;&#10;Description automatically generated"/>
                          <pic:cNvPicPr/>
                        </pic:nvPicPr>
                        <pic:blipFill rotWithShape="1"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263" t="14391" r="-183" b="40461"/>
                          <a:stretch/>
                        </pic:blipFill>
                        <pic:spPr bwMode="auto">
                          <a:xfrm>
                            <a:off x="0" y="0"/>
                            <a:ext cx="2777994" cy="2106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B5CCC5" w14:textId="77777777"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0D1095B1" w14:textId="16C494A4" w:rsidR="00677FE2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15) Postavite Arduino štit </w:t>
            </w:r>
            <w:r w:rsidR="0089450A">
              <w:rPr>
                <w:b/>
                <w:szCs w:val="20"/>
                <w:lang w:val="hr"/>
              </w:rPr>
              <w:t xml:space="preserve">za motore </w:t>
            </w:r>
            <w:r w:rsidRPr="006B22DA">
              <w:rPr>
                <w:b/>
                <w:szCs w:val="20"/>
                <w:lang w:val="hr"/>
              </w:rPr>
              <w:t>u Arduino UNO ploču</w:t>
            </w:r>
          </w:p>
          <w:p w14:paraId="504B6C29" w14:textId="4E45E9F6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szCs w:val="20"/>
                <w:lang w:val="hr"/>
              </w:rPr>
              <w:t>Poravnajte</w:t>
            </w:r>
            <w:r w:rsidR="0089450A">
              <w:rPr>
                <w:szCs w:val="20"/>
                <w:lang w:val="hr"/>
              </w:rPr>
              <w:t xml:space="preserve"> nožice</w:t>
            </w:r>
            <w:r w:rsidRPr="006B22DA">
              <w:rPr>
                <w:szCs w:val="20"/>
                <w:lang w:val="hr"/>
              </w:rPr>
              <w:t xml:space="preserve"> </w:t>
            </w:r>
            <w:r w:rsidR="0089450A">
              <w:rPr>
                <w:szCs w:val="20"/>
                <w:lang w:val="hr"/>
              </w:rPr>
              <w:t>(pinove) štita i Arduina UNO te</w:t>
            </w:r>
            <w:r w:rsidRPr="006B22DA">
              <w:rPr>
                <w:szCs w:val="20"/>
                <w:lang w:val="hr"/>
              </w:rPr>
              <w:t xml:space="preserve"> p</w:t>
            </w:r>
            <w:r w:rsidR="0089450A">
              <w:rPr>
                <w:szCs w:val="20"/>
                <w:lang w:val="hr"/>
              </w:rPr>
              <w:t>o</w:t>
            </w:r>
            <w:r w:rsidRPr="006B22DA">
              <w:rPr>
                <w:szCs w:val="20"/>
                <w:lang w:val="hr"/>
              </w:rPr>
              <w:t xml:space="preserve">tisnite </w:t>
            </w:r>
            <w:r w:rsidR="0089450A">
              <w:rPr>
                <w:szCs w:val="20"/>
                <w:lang w:val="hr"/>
              </w:rPr>
              <w:t xml:space="preserve">štit </w:t>
            </w:r>
            <w:r w:rsidRPr="006B22DA">
              <w:rPr>
                <w:szCs w:val="20"/>
                <w:lang w:val="hr"/>
              </w:rPr>
              <w:t>prema dolje.</w:t>
            </w:r>
          </w:p>
          <w:p w14:paraId="788137F5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44ADEA06" wp14:editId="5EF7BB59">
                  <wp:extent cx="2572723" cy="2006140"/>
                  <wp:effectExtent l="0" t="0" r="0" b="0"/>
                  <wp:docPr id="36" name="Picture 36" descr="Krupni plan pločice&#10;&#10;Opis automatski generiran sa srednj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 descr="A close-up of a circuit board&#10;&#10;Description automatically generated with medium confidence"/>
                          <pic:cNvPicPr/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74" t="4380" r="25548" b="32123"/>
                          <a:stretch/>
                        </pic:blipFill>
                        <pic:spPr bwMode="auto">
                          <a:xfrm>
                            <a:off x="0" y="0"/>
                            <a:ext cx="2585893" cy="20164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60DB36FF" wp14:editId="4A7E337D">
                  <wp:extent cx="2976753" cy="1999996"/>
                  <wp:effectExtent l="0" t="0" r="0" b="635"/>
                  <wp:docPr id="35" name="Picture 35" descr="Pločica na stolu&#10;&#10;Opis automatski generiran sa srednj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 descr="A circuit board on a table&#10;&#10;Description automatically generated with medium confidence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80" t="8654" r="-10" b="24927"/>
                          <a:stretch/>
                        </pic:blipFill>
                        <pic:spPr bwMode="auto">
                          <a:xfrm>
                            <a:off x="0" y="0"/>
                            <a:ext cx="3037398" cy="20407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BCBE0EE" w14:textId="77777777"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6A7D7AF3" w14:textId="77777777"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13D3757C" w14:textId="77777777"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14706187" w14:textId="77777777"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3B41AAA1" w14:textId="77777777"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104CB4C2" w14:textId="6B2D6D23" w:rsidR="00677FE2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>Korak 16) P</w:t>
            </w:r>
            <w:r w:rsidR="0089450A">
              <w:rPr>
                <w:b/>
                <w:szCs w:val="20"/>
                <w:lang w:val="hr"/>
              </w:rPr>
              <w:t>r</w:t>
            </w:r>
            <w:r w:rsidRPr="006B22DA">
              <w:rPr>
                <w:b/>
                <w:szCs w:val="20"/>
                <w:lang w:val="hr"/>
              </w:rPr>
              <w:t xml:space="preserve">ovucite žice motora kroz označene rupe. </w:t>
            </w:r>
          </w:p>
          <w:p w14:paraId="69BF289A" w14:textId="512310C1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szCs w:val="20"/>
                <w:lang w:val="hr"/>
              </w:rPr>
              <w:lastRenderedPageBreak/>
              <w:t xml:space="preserve">Skratite </w:t>
            </w:r>
            <w:r w:rsidR="0089450A">
              <w:rPr>
                <w:szCs w:val="20"/>
                <w:lang w:val="hr"/>
              </w:rPr>
              <w:t>vrhove kratkospojnika</w:t>
            </w:r>
            <w:r w:rsidRPr="006B22DA">
              <w:rPr>
                <w:szCs w:val="20"/>
                <w:lang w:val="hr"/>
              </w:rPr>
              <w:t xml:space="preserve"> kliještima za rezanje i spojite ih </w:t>
            </w:r>
            <w:r w:rsidR="0089450A">
              <w:rPr>
                <w:szCs w:val="20"/>
                <w:lang w:val="hr"/>
              </w:rPr>
              <w:t>u</w:t>
            </w:r>
            <w:r w:rsidRPr="006B22DA">
              <w:rPr>
                <w:szCs w:val="20"/>
                <w:lang w:val="hr"/>
              </w:rPr>
              <w:t xml:space="preserve"> priključke štit</w:t>
            </w:r>
            <w:r w:rsidR="0089450A">
              <w:rPr>
                <w:szCs w:val="20"/>
                <w:lang w:val="hr"/>
              </w:rPr>
              <w:t>a za</w:t>
            </w:r>
            <w:r w:rsidRPr="006B22DA">
              <w:rPr>
                <w:szCs w:val="20"/>
                <w:lang w:val="hr"/>
              </w:rPr>
              <w:t xml:space="preserve"> motor</w:t>
            </w:r>
            <w:r w:rsidR="0089450A">
              <w:rPr>
                <w:szCs w:val="20"/>
                <w:lang w:val="hr"/>
              </w:rPr>
              <w:t xml:space="preserve">e pritežući vijke </w:t>
            </w:r>
            <w:r w:rsidRPr="006B22DA">
              <w:rPr>
                <w:szCs w:val="20"/>
                <w:lang w:val="hr"/>
              </w:rPr>
              <w:t>kako je označeno (- Motor B +</w:t>
            </w:r>
            <w:r w:rsidR="0089450A">
              <w:rPr>
                <w:szCs w:val="20"/>
                <w:lang w:val="hr"/>
              </w:rPr>
              <w:t xml:space="preserve">   </w:t>
            </w:r>
            <w:r w:rsidRPr="006B22DA">
              <w:rPr>
                <w:szCs w:val="20"/>
                <w:lang w:val="hr"/>
              </w:rPr>
              <w:t xml:space="preserve"> - Motor A + </w:t>
            </w:r>
            <w:r w:rsidR="0089450A">
              <w:rPr>
                <w:szCs w:val="20"/>
                <w:lang w:val="hr"/>
              </w:rPr>
              <w:t xml:space="preserve">   </w:t>
            </w:r>
            <w:r w:rsidRPr="006B22DA">
              <w:rPr>
                <w:szCs w:val="20"/>
                <w:lang w:val="hr"/>
              </w:rPr>
              <w:t xml:space="preserve">+ </w:t>
            </w:r>
            <w:r w:rsidR="0089450A">
              <w:rPr>
                <w:szCs w:val="20"/>
                <w:lang w:val="hr"/>
              </w:rPr>
              <w:t>Napajanje P</w:t>
            </w:r>
            <w:r w:rsidRPr="006B22DA">
              <w:rPr>
                <w:szCs w:val="20"/>
                <w:lang w:val="hr"/>
              </w:rPr>
              <w:t xml:space="preserve"> -).</w:t>
            </w:r>
          </w:p>
          <w:p w14:paraId="658589A3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412F0BA7" wp14:editId="44DED7F0">
                  <wp:extent cx="3554506" cy="2666077"/>
                  <wp:effectExtent l="0" t="0" r="8255" b="1270"/>
                  <wp:docPr id="32" name="Picture 32" descr="Slika koja sadrži tekst, elektronik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 descr="A picture containing text, electronics&#10;&#10;Description automatically generated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7429" cy="2705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340EFCF6" wp14:editId="3E0B3CFD">
                  <wp:extent cx="1775012" cy="2666814"/>
                  <wp:effectExtent l="0" t="0" r="0" b="635"/>
                  <wp:docPr id="33" name="Picture 33" descr="Krupni plan pločice&#10;&#10;Opis automatski generiran s nisk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 descr="A close-up of a circuit board&#10;&#10;Description automatically generated with low confidence"/>
                          <pic:cNvPicPr/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630" t="39703" b="18190"/>
                          <a:stretch/>
                        </pic:blipFill>
                        <pic:spPr bwMode="auto">
                          <a:xfrm>
                            <a:off x="0" y="0"/>
                            <a:ext cx="1787217" cy="26851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D6726E" w14:textId="77777777"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102D3B6D" w14:textId="77777777" w:rsidR="001648A9" w:rsidRPr="006B22DA" w:rsidRDefault="001648A9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4EFE2F6B" w14:textId="0AA7C5D0" w:rsidR="00677FE2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17) </w:t>
            </w:r>
            <w:r w:rsidR="0089450A">
              <w:rPr>
                <w:b/>
                <w:szCs w:val="20"/>
                <w:lang w:val="hr"/>
              </w:rPr>
              <w:t>Otvorite kutiju</w:t>
            </w:r>
            <w:r w:rsidRPr="006B22DA">
              <w:rPr>
                <w:b/>
                <w:szCs w:val="20"/>
                <w:lang w:val="hr"/>
              </w:rPr>
              <w:t xml:space="preserve"> HuskyLens AI kamer</w:t>
            </w:r>
            <w:r w:rsidR="0089450A">
              <w:rPr>
                <w:b/>
                <w:szCs w:val="20"/>
                <w:lang w:val="hr"/>
              </w:rPr>
              <w:t>om i izvadite komplet materijala</w:t>
            </w:r>
          </w:p>
          <w:p w14:paraId="086E09B8" w14:textId="77777777" w:rsidR="00677FE2" w:rsidRPr="006B22DA" w:rsidRDefault="00677FE2" w:rsidP="005D52DF">
            <w:pPr>
              <w:jc w:val="center"/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502F84A9" wp14:editId="4A011D90">
                  <wp:extent cx="4675094" cy="3756993"/>
                  <wp:effectExtent l="0" t="0" r="0" b="0"/>
                  <wp:docPr id="37" name="Picture 37" descr="Grupa objekata na tablici&#10;&#10;Opis automatski generiran s nisk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 descr="A group of objects on a table&#10;&#10;Description automatically generated with low confidence"/>
                          <pic:cNvPicPr/>
                        </pic:nvPicPr>
                        <pic:blipFill rotWithShape="1"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19" r="6075" b="6994"/>
                          <a:stretch/>
                        </pic:blipFill>
                        <pic:spPr bwMode="auto">
                          <a:xfrm>
                            <a:off x="0" y="0"/>
                            <a:ext cx="4682430" cy="37628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C9FE40" w14:textId="77777777"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49B95562" w14:textId="77777777"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4A06F44B" w14:textId="77777777"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54F37FBB" w14:textId="77777777"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4479674E" w14:textId="77777777"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57717304" w14:textId="77777777"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2568E7FD" w14:textId="77777777"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2B6FE73B" w14:textId="77777777"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3BAE9AB7" w14:textId="77777777"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00779643" w14:textId="381FF3BC" w:rsidR="00677FE2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18) </w:t>
            </w:r>
            <w:r w:rsidR="0089450A">
              <w:rPr>
                <w:b/>
                <w:szCs w:val="20"/>
                <w:lang w:val="hr"/>
              </w:rPr>
              <w:t>Pričvrstite</w:t>
            </w:r>
            <w:r w:rsidRPr="006B22DA">
              <w:rPr>
                <w:b/>
                <w:szCs w:val="20"/>
                <w:lang w:val="hr"/>
              </w:rPr>
              <w:t xml:space="preserve"> manji nosač </w:t>
            </w:r>
            <w:r w:rsidR="0003143A">
              <w:rPr>
                <w:b/>
                <w:szCs w:val="20"/>
                <w:lang w:val="hr"/>
              </w:rPr>
              <w:t>na</w:t>
            </w:r>
            <w:r w:rsidR="00677FE2" w:rsidRPr="006B22DA">
              <w:rPr>
                <w:b/>
                <w:szCs w:val="20"/>
                <w:lang w:val="hr"/>
              </w:rPr>
              <w:t xml:space="preserve"> kameru - koristite vijke iz </w:t>
            </w:r>
            <w:r w:rsidR="0089450A">
              <w:rPr>
                <w:b/>
                <w:szCs w:val="20"/>
                <w:lang w:val="hr"/>
              </w:rPr>
              <w:t>kompleta materijala</w:t>
            </w:r>
          </w:p>
          <w:p w14:paraId="06CC4795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27D7F2CF" wp14:editId="228AAC58">
                  <wp:extent cx="2904565" cy="2503062"/>
                  <wp:effectExtent l="0" t="0" r="0" b="0"/>
                  <wp:docPr id="38" name="Picture 38" descr="Slika koja sadrži elektroniku, kamer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 descr="A picture containing electronics, camera&#10;&#10;Description automatically generated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85" t="3754" r="1608" b="24084"/>
                          <a:stretch/>
                        </pic:blipFill>
                        <pic:spPr bwMode="auto">
                          <a:xfrm>
                            <a:off x="0" y="0"/>
                            <a:ext cx="2910462" cy="25081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3D0267D6" wp14:editId="20565B9B">
                  <wp:extent cx="2661588" cy="2501526"/>
                  <wp:effectExtent l="0" t="0" r="5715" b="0"/>
                  <wp:docPr id="39" name="Picture 39" descr="Slika koja sadrži ruk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 descr="A picture containing hand&#10;&#10;Description automatically generated"/>
                          <pic:cNvPicPr/>
                        </pic:nvPicPr>
                        <pic:blipFill rotWithShape="1"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48" t="14076" r="31086" b="25443"/>
                          <a:stretch/>
                        </pic:blipFill>
                        <pic:spPr bwMode="auto">
                          <a:xfrm>
                            <a:off x="0" y="0"/>
                            <a:ext cx="2668903" cy="25084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E2DE4B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</w:p>
          <w:p w14:paraId="3F4453EF" w14:textId="341BD4CD" w:rsidR="00677FE2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19) </w:t>
            </w:r>
            <w:r w:rsidR="0089450A">
              <w:rPr>
                <w:b/>
                <w:szCs w:val="20"/>
                <w:lang w:val="hr"/>
              </w:rPr>
              <w:t>Pričvrstite</w:t>
            </w:r>
            <w:r w:rsidRPr="006B22DA">
              <w:rPr>
                <w:b/>
                <w:szCs w:val="20"/>
                <w:lang w:val="hr"/>
              </w:rPr>
              <w:t xml:space="preserve"> veći nosač kamere </w:t>
            </w:r>
            <w:r w:rsidR="0003143A">
              <w:rPr>
                <w:b/>
                <w:szCs w:val="20"/>
                <w:lang w:val="hr"/>
              </w:rPr>
              <w:t>na</w:t>
            </w:r>
            <w:r w:rsidR="0089450A">
              <w:rPr>
                <w:b/>
                <w:szCs w:val="20"/>
                <w:lang w:val="hr"/>
              </w:rPr>
              <w:t xml:space="preserve"> kućište</w:t>
            </w:r>
            <w:r w:rsidR="00677FE2" w:rsidRPr="006B22DA">
              <w:rPr>
                <w:b/>
                <w:szCs w:val="20"/>
                <w:lang w:val="hr"/>
              </w:rPr>
              <w:t xml:space="preserve"> robota </w:t>
            </w:r>
          </w:p>
          <w:p w14:paraId="3B54BF62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2C04FB23" wp14:editId="56233F89">
                  <wp:extent cx="2895600" cy="2377048"/>
                  <wp:effectExtent l="0" t="0" r="0" b="4445"/>
                  <wp:docPr id="40" name="Picture 40" descr="Krupni plan pločice&#10;&#10;Opis automatski generiran s niskom pouzdanoš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 descr="A close-up of a circuit board&#10;&#10;Description automatically generated with low confidence"/>
                          <pic:cNvPicPr/>
                        </pic:nvPicPr>
                        <pic:blipFill rotWithShape="1"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18" t="2188" r="22726" b="39087"/>
                          <a:stretch/>
                        </pic:blipFill>
                        <pic:spPr bwMode="auto">
                          <a:xfrm>
                            <a:off x="0" y="0"/>
                            <a:ext cx="2909019" cy="23880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21495219" wp14:editId="14DF4F11">
                  <wp:extent cx="2680447" cy="2388069"/>
                  <wp:effectExtent l="0" t="0" r="571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55" t="24817" r="20224" b="4484"/>
                          <a:stretch/>
                        </pic:blipFill>
                        <pic:spPr bwMode="auto">
                          <a:xfrm>
                            <a:off x="0" y="0"/>
                            <a:ext cx="2698836" cy="2404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F1B9EE1" w14:textId="77777777"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3D3ED7FC" w14:textId="691851FF" w:rsidR="00677FE2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20) Spojite </w:t>
            </w:r>
            <w:r w:rsidR="0089450A">
              <w:rPr>
                <w:b/>
                <w:szCs w:val="20"/>
                <w:lang w:val="hr"/>
              </w:rPr>
              <w:t xml:space="preserve">međusobno </w:t>
            </w:r>
            <w:r w:rsidRPr="006B22DA">
              <w:rPr>
                <w:b/>
                <w:szCs w:val="20"/>
                <w:lang w:val="hr"/>
              </w:rPr>
              <w:t>dva nosača vijcima i priključite kabel kamere</w:t>
            </w:r>
          </w:p>
          <w:p w14:paraId="2EF0C008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55E90BAD" wp14:editId="158F2409">
                  <wp:extent cx="2874873" cy="2103755"/>
                  <wp:effectExtent l="0" t="0" r="1905" b="0"/>
                  <wp:docPr id="42" name="Picture 42" descr="Slika koja sadrži unutarnju stran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 descr="A picture containing indoor&#10;&#10;Description automatically generated"/>
                          <pic:cNvPicPr/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549" b="42737"/>
                          <a:stretch/>
                        </pic:blipFill>
                        <pic:spPr bwMode="auto">
                          <a:xfrm>
                            <a:off x="0" y="0"/>
                            <a:ext cx="2925361" cy="21407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72578479" wp14:editId="138C92BC">
                  <wp:extent cx="2676525" cy="2096440"/>
                  <wp:effectExtent l="0" t="0" r="0" b="0"/>
                  <wp:docPr id="43" name="Picture 43" descr="Slika koja sadrži upravljačku ploč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 descr="A picture containing control panel&#10;&#10;Description automatically generated"/>
                          <pic:cNvPicPr/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724" r="3412" b="12307"/>
                          <a:stretch/>
                        </pic:blipFill>
                        <pic:spPr bwMode="auto">
                          <a:xfrm>
                            <a:off x="0" y="0"/>
                            <a:ext cx="2746403" cy="21511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153344" w14:textId="77777777" w:rsidR="0089450A" w:rsidRDefault="0089450A" w:rsidP="00677FE2">
            <w:pPr>
              <w:rPr>
                <w:b/>
                <w:szCs w:val="20"/>
                <w:lang w:val="hr"/>
              </w:rPr>
            </w:pPr>
          </w:p>
          <w:p w14:paraId="6503B272" w14:textId="650E991F" w:rsidR="00677FE2" w:rsidRPr="006B22DA" w:rsidRDefault="009E2F3B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>Korak 21) Izvucite kabel kamere kroz rupu</w:t>
            </w:r>
          </w:p>
          <w:p w14:paraId="59E19A73" w14:textId="77777777" w:rsidR="00677FE2" w:rsidRPr="006B22DA" w:rsidRDefault="00677FE2" w:rsidP="009E2F3B">
            <w:pPr>
              <w:jc w:val="center"/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735C976E" wp14:editId="77DD0218">
                  <wp:extent cx="5365877" cy="2585701"/>
                  <wp:effectExtent l="0" t="0" r="6350" b="571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038" r="10815" b="-207"/>
                          <a:stretch/>
                        </pic:blipFill>
                        <pic:spPr bwMode="auto">
                          <a:xfrm>
                            <a:off x="0" y="0"/>
                            <a:ext cx="5392110" cy="25983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EEF2237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</w:p>
          <w:p w14:paraId="77007C28" w14:textId="545CC551" w:rsidR="00677FE2" w:rsidRPr="006B22DA" w:rsidRDefault="009E2F3B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>Korak 22) Okrenite robota i p</w:t>
            </w:r>
            <w:r w:rsidR="0089450A">
              <w:rPr>
                <w:b/>
                <w:szCs w:val="20"/>
                <w:lang w:val="hr"/>
              </w:rPr>
              <w:t>r</w:t>
            </w:r>
            <w:r w:rsidRPr="006B22DA">
              <w:rPr>
                <w:b/>
                <w:szCs w:val="20"/>
                <w:lang w:val="hr"/>
              </w:rPr>
              <w:t xml:space="preserve">ovucite kabel kamere kroz rupe kao na slici ispod </w:t>
            </w:r>
          </w:p>
          <w:p w14:paraId="68A8051D" w14:textId="77777777" w:rsidR="00677FE2" w:rsidRPr="006B22DA" w:rsidRDefault="00677FE2" w:rsidP="009E2F3B">
            <w:pPr>
              <w:jc w:val="center"/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6B1CF212" wp14:editId="28FA64F3">
                  <wp:extent cx="5369356" cy="2645399"/>
                  <wp:effectExtent l="0" t="0" r="3175" b="317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243" b="21071"/>
                          <a:stretch/>
                        </pic:blipFill>
                        <pic:spPr bwMode="auto">
                          <a:xfrm>
                            <a:off x="0" y="0"/>
                            <a:ext cx="5384302" cy="26527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A5D20E" w14:textId="77777777" w:rsidR="009E2F3B" w:rsidRPr="006B22DA" w:rsidRDefault="009E2F3B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10D909AC" w14:textId="2BC7C2DA" w:rsidR="00677FE2" w:rsidRPr="006B22DA" w:rsidRDefault="009E2F3B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23) Spojite </w:t>
            </w:r>
            <w:r w:rsidR="0089450A">
              <w:rPr>
                <w:b/>
                <w:szCs w:val="20"/>
                <w:lang w:val="hr"/>
              </w:rPr>
              <w:t>kratkospojnike</w:t>
            </w:r>
            <w:r w:rsidRPr="006B22DA">
              <w:rPr>
                <w:b/>
                <w:szCs w:val="20"/>
                <w:lang w:val="hr"/>
              </w:rPr>
              <w:t xml:space="preserve"> na kabel kamere - </w:t>
            </w:r>
            <w:r w:rsidR="0089450A">
              <w:rPr>
                <w:b/>
                <w:szCs w:val="20"/>
                <w:lang w:val="hr"/>
              </w:rPr>
              <w:t>koristite kratkospojnike s odgovarajućim bojama</w:t>
            </w:r>
          </w:p>
          <w:p w14:paraId="7154C0AE" w14:textId="29CAF6AB" w:rsidR="00677FE2" w:rsidRPr="006B22DA" w:rsidRDefault="0089450A" w:rsidP="00677FE2">
            <w:pPr>
              <w:rPr>
                <w:rFonts w:cs="Arial"/>
                <w:szCs w:val="20"/>
                <w:lang w:val="en-GB"/>
              </w:rPr>
            </w:pPr>
            <w:r>
              <w:rPr>
                <w:szCs w:val="20"/>
                <w:lang w:val="hr"/>
              </w:rPr>
              <w:t>U</w:t>
            </w:r>
            <w:r w:rsidR="00677FE2" w:rsidRPr="006B22DA">
              <w:rPr>
                <w:szCs w:val="20"/>
                <w:lang w:val="hr"/>
              </w:rPr>
              <w:t xml:space="preserve">čvrstite </w:t>
            </w:r>
            <w:r>
              <w:rPr>
                <w:szCs w:val="20"/>
                <w:lang w:val="hr"/>
              </w:rPr>
              <w:t>spoj</w:t>
            </w:r>
            <w:r w:rsidR="00677FE2" w:rsidRPr="006B22DA">
              <w:rPr>
                <w:szCs w:val="20"/>
                <w:lang w:val="hr"/>
              </w:rPr>
              <w:t xml:space="preserve"> izolacijskom trakom.</w:t>
            </w:r>
          </w:p>
          <w:p w14:paraId="5B70D210" w14:textId="77777777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4A599A98" wp14:editId="50F94E4A">
                  <wp:extent cx="2860244" cy="1817370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23" t="40296" b="12539"/>
                          <a:stretch/>
                        </pic:blipFill>
                        <pic:spPr bwMode="auto">
                          <a:xfrm>
                            <a:off x="0" y="0"/>
                            <a:ext cx="2911506" cy="18499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noProof/>
                <w:szCs w:val="20"/>
                <w:lang w:val="en-GB"/>
              </w:rPr>
              <w:drawing>
                <wp:inline distT="0" distB="0" distL="0" distR="0" wp14:anchorId="30A17937" wp14:editId="07B7B2D1">
                  <wp:extent cx="2589052" cy="1820189"/>
                  <wp:effectExtent l="0" t="0" r="1905" b="889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28" t="20645" r="29445" b="6872"/>
                          <a:stretch/>
                        </pic:blipFill>
                        <pic:spPr bwMode="auto">
                          <a:xfrm>
                            <a:off x="0" y="0"/>
                            <a:ext cx="2630514" cy="18493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2379D96" w14:textId="77777777" w:rsidR="00677FE2" w:rsidRPr="006B22DA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szCs w:val="20"/>
                <w:lang w:val="en-GB"/>
              </w:rPr>
              <w:br w:type="page"/>
            </w:r>
          </w:p>
          <w:p w14:paraId="5DED2320" w14:textId="77777777" w:rsidR="0089450A" w:rsidRDefault="0089450A" w:rsidP="00677FE2">
            <w:pPr>
              <w:rPr>
                <w:b/>
                <w:szCs w:val="20"/>
                <w:lang w:val="hr"/>
              </w:rPr>
            </w:pPr>
          </w:p>
          <w:p w14:paraId="7AA53AF0" w14:textId="3BAD5A05" w:rsidR="00677FE2" w:rsidRPr="006B22DA" w:rsidRDefault="009E2F3B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24) Priključite </w:t>
            </w:r>
            <w:r w:rsidR="0089450A">
              <w:rPr>
                <w:b/>
                <w:szCs w:val="20"/>
                <w:lang w:val="hr"/>
              </w:rPr>
              <w:t>kratkospojnike</w:t>
            </w:r>
            <w:r w:rsidRPr="006B22DA">
              <w:rPr>
                <w:b/>
                <w:szCs w:val="20"/>
                <w:lang w:val="hr"/>
              </w:rPr>
              <w:t xml:space="preserve"> </w:t>
            </w:r>
            <w:r w:rsidR="0089450A">
              <w:rPr>
                <w:b/>
                <w:szCs w:val="20"/>
                <w:lang w:val="hr"/>
              </w:rPr>
              <w:t>napajanja</w:t>
            </w:r>
            <w:r w:rsidRPr="006B22DA">
              <w:rPr>
                <w:b/>
                <w:szCs w:val="20"/>
                <w:lang w:val="hr"/>
              </w:rPr>
              <w:t xml:space="preserve"> i I2C</w:t>
            </w:r>
            <w:r w:rsidR="0089450A">
              <w:rPr>
                <w:b/>
                <w:szCs w:val="20"/>
                <w:lang w:val="hr"/>
              </w:rPr>
              <w:t xml:space="preserve"> veze</w:t>
            </w:r>
            <w:r w:rsidRPr="006B22DA">
              <w:rPr>
                <w:b/>
                <w:szCs w:val="20"/>
                <w:lang w:val="hr"/>
              </w:rPr>
              <w:t xml:space="preserve"> </w:t>
            </w:r>
            <w:r w:rsidR="0089450A">
              <w:rPr>
                <w:b/>
                <w:szCs w:val="20"/>
                <w:lang w:val="hr"/>
              </w:rPr>
              <w:t>n</w:t>
            </w:r>
            <w:r w:rsidRPr="006B22DA">
              <w:rPr>
                <w:b/>
                <w:szCs w:val="20"/>
                <w:lang w:val="hr"/>
              </w:rPr>
              <w:t>a štit motora</w:t>
            </w:r>
          </w:p>
          <w:p w14:paraId="2FD2F2EA" w14:textId="1EB2C5FB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szCs w:val="20"/>
                <w:lang w:val="hr"/>
              </w:rPr>
              <w:t xml:space="preserve">Crveni </w:t>
            </w:r>
            <w:r w:rsidR="0089450A">
              <w:rPr>
                <w:szCs w:val="20"/>
                <w:lang w:val="hr"/>
              </w:rPr>
              <w:t>kratkospojnik</w:t>
            </w:r>
            <w:r w:rsidRPr="006B22DA">
              <w:rPr>
                <w:szCs w:val="20"/>
                <w:lang w:val="hr"/>
              </w:rPr>
              <w:t xml:space="preserve"> </w:t>
            </w:r>
            <w:r w:rsidR="0089450A">
              <w:rPr>
                <w:szCs w:val="20"/>
                <w:lang w:val="hr"/>
              </w:rPr>
              <w:t xml:space="preserve">ida </w:t>
            </w:r>
            <w:r w:rsidRPr="006B22DA">
              <w:rPr>
                <w:szCs w:val="20"/>
                <w:lang w:val="hr"/>
              </w:rPr>
              <w:t xml:space="preserve">na 5V, crni </w:t>
            </w:r>
            <w:r w:rsidR="0089450A">
              <w:rPr>
                <w:szCs w:val="20"/>
                <w:lang w:val="hr"/>
              </w:rPr>
              <w:t>na</w:t>
            </w:r>
            <w:r w:rsidRPr="006B22DA">
              <w:rPr>
                <w:szCs w:val="20"/>
                <w:lang w:val="hr"/>
              </w:rPr>
              <w:t xml:space="preserve"> GND-a, plavi </w:t>
            </w:r>
            <w:r w:rsidR="0089450A">
              <w:rPr>
                <w:szCs w:val="20"/>
                <w:lang w:val="hr"/>
              </w:rPr>
              <w:t>na</w:t>
            </w:r>
            <w:r w:rsidRPr="006B22DA">
              <w:rPr>
                <w:szCs w:val="20"/>
                <w:lang w:val="hr"/>
              </w:rPr>
              <w:t xml:space="preserve"> SCL</w:t>
            </w:r>
            <w:r w:rsidR="0089450A">
              <w:rPr>
                <w:szCs w:val="20"/>
                <w:lang w:val="hr"/>
              </w:rPr>
              <w:t>, a</w:t>
            </w:r>
            <w:r w:rsidRPr="006B22DA">
              <w:rPr>
                <w:szCs w:val="20"/>
                <w:lang w:val="hr"/>
              </w:rPr>
              <w:t xml:space="preserve"> zeleni </w:t>
            </w:r>
            <w:r w:rsidR="0089450A">
              <w:rPr>
                <w:szCs w:val="20"/>
                <w:lang w:val="hr"/>
              </w:rPr>
              <w:t>n</w:t>
            </w:r>
            <w:r w:rsidRPr="006B22DA">
              <w:rPr>
                <w:szCs w:val="20"/>
                <w:lang w:val="hr"/>
              </w:rPr>
              <w:t>a SDA</w:t>
            </w:r>
            <w:r w:rsidR="0089450A">
              <w:rPr>
                <w:szCs w:val="20"/>
                <w:lang w:val="hr"/>
              </w:rPr>
              <w:t xml:space="preserve"> priključak</w:t>
            </w:r>
            <w:r w:rsidRPr="006B22DA">
              <w:rPr>
                <w:szCs w:val="20"/>
                <w:lang w:val="hr"/>
              </w:rPr>
              <w:t xml:space="preserve">  </w:t>
            </w:r>
          </w:p>
          <w:p w14:paraId="4ABDB9DF" w14:textId="77777777" w:rsidR="00677FE2" w:rsidRPr="006B22DA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3B6BB35B" wp14:editId="2DCC7823">
                  <wp:extent cx="2928901" cy="2280882"/>
                  <wp:effectExtent l="0" t="0" r="5080" b="571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78" t="17517" r="19056" b="17524"/>
                          <a:stretch/>
                        </pic:blipFill>
                        <pic:spPr bwMode="auto">
                          <a:xfrm>
                            <a:off x="0" y="0"/>
                            <a:ext cx="2939952" cy="22894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b/>
                <w:bCs/>
                <w:szCs w:val="20"/>
                <w:lang w:val="en-GB"/>
              </w:rPr>
              <w:t xml:space="preserve"> </w:t>
            </w:r>
            <w:r w:rsidRPr="006B22DA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18299489" wp14:editId="0E33F9A1">
                  <wp:extent cx="2636476" cy="2278753"/>
                  <wp:effectExtent l="0" t="0" r="0" b="7620"/>
                  <wp:docPr id="49" name="Picture 49" descr="Slika koja sadrži elektronik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 descr="A picture containing electronics&#10;&#10;Description automatically generated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21" t="16578" r="27259" b="15641"/>
                          <a:stretch/>
                        </pic:blipFill>
                        <pic:spPr bwMode="auto">
                          <a:xfrm>
                            <a:off x="0" y="0"/>
                            <a:ext cx="2648993" cy="22895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D388E1" w14:textId="77777777" w:rsidR="009E2F3B" w:rsidRPr="006B22DA" w:rsidRDefault="009E2F3B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2BD9922B" w14:textId="77777777" w:rsidR="001648A9" w:rsidRPr="006B22DA" w:rsidRDefault="001648A9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6B90890F" w14:textId="641C46EB" w:rsidR="00677FE2" w:rsidRPr="006B22DA" w:rsidRDefault="009E2F3B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>Korak 25) Stavite baterije u oba držača</w:t>
            </w:r>
          </w:p>
          <w:p w14:paraId="22E6F79E" w14:textId="6377CCB6"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szCs w:val="20"/>
                <w:lang w:val="hr"/>
              </w:rPr>
              <w:t xml:space="preserve">Koristite 2 </w:t>
            </w:r>
            <w:r w:rsidR="0089450A">
              <w:rPr>
                <w:szCs w:val="20"/>
                <w:lang w:val="hr"/>
              </w:rPr>
              <w:t xml:space="preserve">vezice za kablove kako bi </w:t>
            </w:r>
            <w:r w:rsidRPr="006B22DA">
              <w:rPr>
                <w:szCs w:val="20"/>
                <w:lang w:val="hr"/>
              </w:rPr>
              <w:t>pričvr</w:t>
            </w:r>
            <w:r w:rsidR="0089450A">
              <w:rPr>
                <w:szCs w:val="20"/>
                <w:lang w:val="hr"/>
              </w:rPr>
              <w:t>stili</w:t>
            </w:r>
            <w:r w:rsidRPr="006B22DA">
              <w:rPr>
                <w:szCs w:val="20"/>
                <w:lang w:val="hr"/>
              </w:rPr>
              <w:t xml:space="preserve"> gornji i donji držač baterije (ne pre</w:t>
            </w:r>
            <w:r w:rsidR="0089450A">
              <w:rPr>
                <w:szCs w:val="20"/>
                <w:lang w:val="hr"/>
              </w:rPr>
              <w:t>jako zategnuti</w:t>
            </w:r>
            <w:r w:rsidRPr="006B22DA">
              <w:rPr>
                <w:szCs w:val="20"/>
                <w:lang w:val="hr"/>
              </w:rPr>
              <w:t xml:space="preserve"> - trebali biste moći pomicati gornji držač naprijed-natrag)</w:t>
            </w:r>
          </w:p>
          <w:p w14:paraId="11B622EC" w14:textId="77777777" w:rsidR="00677FE2" w:rsidRPr="006B22DA" w:rsidRDefault="00677FE2" w:rsidP="009E2F3B">
            <w:pPr>
              <w:jc w:val="center"/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7AFC4F41" wp14:editId="27DD7840">
                  <wp:extent cx="5471602" cy="4008730"/>
                  <wp:effectExtent l="0" t="0" r="0" b="0"/>
                  <wp:docPr id="50" name="Picture 50" descr="Slika koja sadrži tekst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 descr="A picture containing text&#10;&#10;Description automatically generated"/>
                          <pic:cNvPicPr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2837" cy="4024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C0F338" w14:textId="77777777" w:rsidR="007F1371" w:rsidRPr="006B22DA" w:rsidRDefault="007F1371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09A2689F" w14:textId="77777777"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70944125" w14:textId="77777777"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043689C0" w14:textId="77777777"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52661FA7" w14:textId="77777777"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14:paraId="36474542" w14:textId="0499B75D" w:rsidR="00677FE2" w:rsidRPr="006B22DA" w:rsidRDefault="009E2F3B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 xml:space="preserve">Korak 26) Uključite prekidač - ako </w:t>
            </w:r>
            <w:r w:rsidR="0089450A">
              <w:rPr>
                <w:b/>
                <w:szCs w:val="20"/>
                <w:lang w:val="hr"/>
              </w:rPr>
              <w:t>ste dobro spojili sve</w:t>
            </w:r>
            <w:r w:rsidRPr="006B22DA">
              <w:rPr>
                <w:b/>
                <w:szCs w:val="20"/>
                <w:lang w:val="hr"/>
              </w:rPr>
              <w:t xml:space="preserve"> - </w:t>
            </w:r>
            <w:r w:rsidR="0089450A">
              <w:rPr>
                <w:b/>
                <w:szCs w:val="20"/>
                <w:lang w:val="hr"/>
              </w:rPr>
              <w:t>u</w:t>
            </w:r>
            <w:r w:rsidRPr="006B22DA">
              <w:rPr>
                <w:b/>
                <w:szCs w:val="20"/>
                <w:lang w:val="hr"/>
              </w:rPr>
              <w:t>ključit</w:t>
            </w:r>
            <w:r w:rsidR="0089450A">
              <w:rPr>
                <w:b/>
                <w:szCs w:val="20"/>
                <w:lang w:val="hr"/>
              </w:rPr>
              <w:t>i</w:t>
            </w:r>
            <w:r w:rsidRPr="006B22DA">
              <w:rPr>
                <w:b/>
                <w:szCs w:val="20"/>
                <w:lang w:val="hr"/>
              </w:rPr>
              <w:t xml:space="preserve"> će se </w:t>
            </w:r>
            <w:r w:rsidR="0089450A">
              <w:rPr>
                <w:b/>
                <w:szCs w:val="20"/>
                <w:lang w:val="hr"/>
              </w:rPr>
              <w:t xml:space="preserve">Arduino UNO </w:t>
            </w:r>
            <w:r w:rsidRPr="006B22DA">
              <w:rPr>
                <w:b/>
                <w:szCs w:val="20"/>
                <w:lang w:val="hr"/>
              </w:rPr>
              <w:t>i HuskyLens kamera.</w:t>
            </w:r>
          </w:p>
          <w:p w14:paraId="49404B1D" w14:textId="6EE47219" w:rsidR="009E2F3B" w:rsidRPr="006B22DA" w:rsidRDefault="00677FE2" w:rsidP="001648A9">
            <w:pPr>
              <w:jc w:val="center"/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noProof/>
                <w:szCs w:val="20"/>
                <w:lang w:val="en-GB"/>
              </w:rPr>
              <w:drawing>
                <wp:inline distT="0" distB="0" distL="0" distR="0" wp14:anchorId="1A2BF0C7" wp14:editId="5A04B82A">
                  <wp:extent cx="5501197" cy="3035808"/>
                  <wp:effectExtent l="0" t="0" r="4445" b="0"/>
                  <wp:docPr id="51" name="Picture 51" descr="Slika koja sadrži elektroniku&#10;&#10;Opis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 descr="A picture containing electronics&#10;&#10;Description automatically generated"/>
                          <pic:cNvPicPr/>
                        </pic:nvPicPr>
                        <pic:blipFill rotWithShape="1"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8" t="12512" b="13447"/>
                          <a:stretch/>
                        </pic:blipFill>
                        <pic:spPr bwMode="auto">
                          <a:xfrm>
                            <a:off x="0" y="0"/>
                            <a:ext cx="5517898" cy="3045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b/>
                <w:bCs/>
                <w:szCs w:val="20"/>
                <w:lang w:val="en-GB"/>
              </w:rPr>
              <w:br/>
            </w:r>
            <w:r w:rsidRPr="006B22DA">
              <w:rPr>
                <w:rFonts w:cs="Arial"/>
                <w:b/>
                <w:bCs/>
                <w:szCs w:val="20"/>
                <w:lang w:val="en-GB"/>
              </w:rPr>
              <w:br/>
            </w:r>
          </w:p>
          <w:p w14:paraId="4DD7E08D" w14:textId="7D324C5D" w:rsidR="00291C5F" w:rsidRPr="006B22DA" w:rsidRDefault="001648A9" w:rsidP="009E2F3B">
            <w:pPr>
              <w:jc w:val="left"/>
              <w:rPr>
                <w:rFonts w:cs="Arial"/>
                <w:szCs w:val="20"/>
                <w:lang w:val="en-GB"/>
              </w:rPr>
            </w:pPr>
            <w:r w:rsidRPr="006B22DA">
              <w:rPr>
                <w:szCs w:val="20"/>
                <w:lang w:val="hr"/>
              </w:rPr>
              <w:t xml:space="preserve">Sada smo sastavili naš ARTIEbot i spremni smo </w:t>
            </w:r>
            <w:r w:rsidR="0089450A">
              <w:rPr>
                <w:szCs w:val="20"/>
                <w:lang w:val="hr"/>
              </w:rPr>
              <w:t>za</w:t>
            </w:r>
            <w:r w:rsidR="0003143A" w:rsidRPr="006B22DA">
              <w:rPr>
                <w:szCs w:val="20"/>
                <w:lang w:val="hr"/>
              </w:rPr>
              <w:t xml:space="preserve"> </w:t>
            </w:r>
            <w:r w:rsidR="0089450A">
              <w:rPr>
                <w:szCs w:val="20"/>
                <w:lang w:val="hr"/>
              </w:rPr>
              <w:t xml:space="preserve">njegovo </w:t>
            </w:r>
            <w:r w:rsidR="0003143A" w:rsidRPr="006B22DA">
              <w:rPr>
                <w:szCs w:val="20"/>
                <w:lang w:val="hr"/>
              </w:rPr>
              <w:t>programira</w:t>
            </w:r>
            <w:r w:rsidR="0089450A">
              <w:rPr>
                <w:szCs w:val="20"/>
                <w:lang w:val="hr"/>
              </w:rPr>
              <w:t>nje</w:t>
            </w:r>
            <w:r w:rsidR="0003143A" w:rsidRPr="006B22DA">
              <w:rPr>
                <w:szCs w:val="20"/>
                <w:lang w:val="hr"/>
              </w:rPr>
              <w:t>.</w:t>
            </w:r>
          </w:p>
        </w:tc>
      </w:tr>
      <w:tr w:rsidR="00BD5282" w:rsidRPr="00F72368" w14:paraId="0ABCDA97" w14:textId="77777777" w:rsidTr="004B0C0D">
        <w:trPr>
          <w:trHeight w:val="210"/>
        </w:trPr>
        <w:tc>
          <w:tcPr>
            <w:tcW w:w="5000" w:type="pct"/>
            <w:tcBorders>
              <w:top w:val="nil"/>
              <w:bottom w:val="single" w:sz="4" w:space="0" w:color="auto"/>
            </w:tcBorders>
          </w:tcPr>
          <w:p w14:paraId="7B371210" w14:textId="77777777" w:rsidR="00C40D07" w:rsidRPr="006B22DA" w:rsidRDefault="00C40D07" w:rsidP="00652B04">
            <w:pPr>
              <w:pStyle w:val="p2"/>
              <w:rPr>
                <w:bCs/>
                <w:color w:val="000000"/>
                <w:szCs w:val="20"/>
                <w:lang w:val="en-GB"/>
              </w:rPr>
            </w:pPr>
          </w:p>
        </w:tc>
      </w:tr>
      <w:tr w:rsidR="00BD5282" w:rsidRPr="00F72368" w14:paraId="674192A2" w14:textId="77777777" w:rsidTr="00EA37C8">
        <w:trPr>
          <w:trHeight w:val="3177"/>
        </w:trPr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1A8031" w14:textId="77777777" w:rsidR="00BD5282" w:rsidRPr="006B22DA" w:rsidRDefault="00C40D07" w:rsidP="00BD5282">
            <w:pPr>
              <w:jc w:val="center"/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b/>
                <w:szCs w:val="20"/>
                <w:lang w:val="hr"/>
              </w:rPr>
              <w:t>ZAKLJUČAK</w:t>
            </w:r>
          </w:p>
          <w:p w14:paraId="66D7949E" w14:textId="1A6275D4" w:rsidR="001413C5" w:rsidRDefault="004B0C0D" w:rsidP="004B0C0D">
            <w:pPr>
              <w:jc w:val="left"/>
              <w:rPr>
                <w:szCs w:val="20"/>
                <w:lang w:val="hr"/>
              </w:rPr>
            </w:pPr>
            <w:r w:rsidRPr="006B22DA">
              <w:rPr>
                <w:szCs w:val="20"/>
                <w:lang w:val="hr"/>
              </w:rPr>
              <w:t>Razgovarajte sa svojim studentima o razlikama i sličnostima između ARTIEbota i Maqueen Plus.</w:t>
            </w:r>
          </w:p>
          <w:p w14:paraId="4E4F1284" w14:textId="77777777" w:rsidR="0089450A" w:rsidRPr="006B22DA" w:rsidRDefault="0089450A" w:rsidP="004B0C0D">
            <w:pPr>
              <w:jc w:val="left"/>
              <w:rPr>
                <w:rFonts w:cs="Arial"/>
                <w:szCs w:val="20"/>
                <w:lang w:val="en-GB"/>
              </w:rPr>
            </w:pPr>
          </w:p>
          <w:p w14:paraId="4A863D40" w14:textId="77777777" w:rsidR="0089450A" w:rsidRPr="00595A5E" w:rsidRDefault="0089450A" w:rsidP="0089450A">
            <w:pPr>
              <w:rPr>
                <w:lang w:val="hr"/>
              </w:rPr>
            </w:pPr>
            <w:r w:rsidRPr="00595A5E">
              <w:rPr>
                <w:lang w:val="hr"/>
              </w:rPr>
              <w:t>Napravite K.W.L. (</w:t>
            </w:r>
            <w:r w:rsidRPr="00595A5E">
              <w:rPr>
                <w:b/>
                <w:lang w:val="hr"/>
              </w:rPr>
              <w:t>K</w:t>
            </w:r>
            <w:r w:rsidRPr="00595A5E">
              <w:rPr>
                <w:lang w:val="hr"/>
              </w:rPr>
              <w:t xml:space="preserve">now, </w:t>
            </w:r>
            <w:r w:rsidRPr="00595A5E">
              <w:rPr>
                <w:b/>
                <w:lang w:val="hr"/>
              </w:rPr>
              <w:t>W</w:t>
            </w:r>
            <w:r w:rsidRPr="00595A5E">
              <w:rPr>
                <w:lang w:val="hr"/>
              </w:rPr>
              <w:t xml:space="preserve">ant, </w:t>
            </w:r>
            <w:r w:rsidRPr="00595A5E">
              <w:rPr>
                <w:b/>
                <w:lang w:val="hr"/>
              </w:rPr>
              <w:t>L</w:t>
            </w:r>
            <w:r w:rsidRPr="00595A5E">
              <w:rPr>
                <w:lang w:val="hr"/>
              </w:rPr>
              <w:t xml:space="preserve">earned) </w:t>
            </w:r>
            <w:r w:rsidRPr="00595A5E">
              <w:rPr>
                <w:b/>
                <w:bCs/>
                <w:lang w:val="hr"/>
              </w:rPr>
              <w:t>Znam</w:t>
            </w:r>
            <w:r w:rsidRPr="00595A5E">
              <w:rPr>
                <w:lang w:val="hr"/>
              </w:rPr>
              <w:t xml:space="preserve">, </w:t>
            </w:r>
            <w:r w:rsidRPr="00595A5E">
              <w:rPr>
                <w:b/>
                <w:bCs/>
                <w:lang w:val="hr"/>
              </w:rPr>
              <w:t>Želim</w:t>
            </w:r>
            <w:r w:rsidRPr="00595A5E">
              <w:rPr>
                <w:lang w:val="hr"/>
              </w:rPr>
              <w:t xml:space="preserve"> znati, </w:t>
            </w:r>
            <w:r w:rsidRPr="00595A5E">
              <w:rPr>
                <w:b/>
                <w:bCs/>
                <w:lang w:val="hr"/>
              </w:rPr>
              <w:t>Naučio sam</w:t>
            </w:r>
            <w:r w:rsidRPr="00595A5E">
              <w:rPr>
                <w:lang w:val="hr"/>
              </w:rPr>
              <w:t xml:space="preserve"> grafikon sa svojim učenicima.</w:t>
            </w:r>
          </w:p>
          <w:p w14:paraId="379B8CF2" w14:textId="77777777" w:rsidR="00035EB4" w:rsidRPr="006B22DA" w:rsidRDefault="00035EB4" w:rsidP="00035EB4">
            <w:pPr>
              <w:jc w:val="left"/>
              <w:rPr>
                <w:lang w:val="en-GB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903"/>
              <w:gridCol w:w="2904"/>
              <w:gridCol w:w="2904"/>
            </w:tblGrid>
            <w:tr w:rsidR="0089450A" w:rsidRPr="00F72368" w14:paraId="14EBA9FA" w14:textId="77777777" w:rsidTr="009110D1">
              <w:trPr>
                <w:trHeight w:val="449"/>
              </w:trPr>
              <w:tc>
                <w:tcPr>
                  <w:tcW w:w="2903" w:type="dxa"/>
                </w:tcPr>
                <w:p w14:paraId="5BBBABB2" w14:textId="77777777" w:rsidR="0089450A" w:rsidRDefault="0089450A" w:rsidP="0089450A">
                  <w:pPr>
                    <w:jc w:val="center"/>
                    <w:rPr>
                      <w:rFonts w:asciiTheme="minorHAnsi" w:hAnsiTheme="minorHAnsi" w:cstheme="minorHAnsi"/>
                      <w:color w:val="44546A"/>
                      <w:lang w:val="hr"/>
                    </w:rPr>
                  </w:pPr>
                  <w:r w:rsidRPr="006F6D35">
                    <w:rPr>
                      <w:rFonts w:asciiTheme="minorHAnsi" w:hAnsiTheme="minorHAnsi" w:cstheme="minorHAnsi"/>
                      <w:color w:val="44546A"/>
                      <w:lang w:val="hr"/>
                    </w:rPr>
                    <w:t>Što sada znam</w:t>
                  </w:r>
                </w:p>
                <w:p w14:paraId="49B6B53D" w14:textId="77777777" w:rsidR="0089450A" w:rsidRDefault="0089450A" w:rsidP="0089450A">
                  <w:pPr>
                    <w:rPr>
                      <w:rFonts w:asciiTheme="minorHAnsi" w:hAnsiTheme="minorHAnsi" w:cstheme="minorHAnsi"/>
                      <w:color w:val="44546A"/>
                      <w:lang w:val="hr"/>
                    </w:rPr>
                  </w:pPr>
                </w:p>
                <w:p w14:paraId="657AE42C" w14:textId="730D2E71" w:rsidR="0089450A" w:rsidRPr="00F72368" w:rsidRDefault="0089450A" w:rsidP="0089450A">
                  <w:pPr>
                    <w:jc w:val="center"/>
                    <w:rPr>
                      <w:color w:val="44546A"/>
                      <w:lang w:val="en-GB"/>
                    </w:rPr>
                  </w:pPr>
                </w:p>
              </w:tc>
              <w:tc>
                <w:tcPr>
                  <w:tcW w:w="2904" w:type="dxa"/>
                </w:tcPr>
                <w:p w14:paraId="36905808" w14:textId="046E9934" w:rsidR="0089450A" w:rsidRPr="00F72368" w:rsidRDefault="0089450A" w:rsidP="0089450A">
                  <w:pPr>
                    <w:jc w:val="center"/>
                    <w:rPr>
                      <w:color w:val="44546A"/>
                      <w:lang w:val="en-GB"/>
                    </w:rPr>
                  </w:pPr>
                  <w:r w:rsidRPr="006F6D35">
                    <w:rPr>
                      <w:rFonts w:asciiTheme="minorHAnsi" w:hAnsiTheme="minorHAnsi" w:cstheme="minorHAnsi"/>
                      <w:color w:val="44546A"/>
                      <w:lang w:val="hr"/>
                    </w:rPr>
                    <w:t>Što želim znati</w:t>
                  </w:r>
                </w:p>
              </w:tc>
              <w:tc>
                <w:tcPr>
                  <w:tcW w:w="2904" w:type="dxa"/>
                </w:tcPr>
                <w:p w14:paraId="5A8E01E6" w14:textId="43990B00" w:rsidR="0089450A" w:rsidRPr="00F72368" w:rsidRDefault="0089450A" w:rsidP="0089450A">
                  <w:pPr>
                    <w:jc w:val="center"/>
                    <w:rPr>
                      <w:color w:val="44546A"/>
                      <w:lang w:val="en-GB"/>
                    </w:rPr>
                  </w:pPr>
                  <w:r w:rsidRPr="006F6D35">
                    <w:rPr>
                      <w:rFonts w:asciiTheme="minorHAnsi" w:hAnsiTheme="minorHAnsi" w:cstheme="minorHAnsi"/>
                      <w:color w:val="44546A"/>
                      <w:lang w:val="hr"/>
                    </w:rPr>
                    <w:t>Što sam naučio</w:t>
                  </w:r>
                </w:p>
              </w:tc>
            </w:tr>
            <w:tr w:rsidR="00035EB4" w:rsidRPr="00F72368" w14:paraId="62461C6E" w14:textId="77777777" w:rsidTr="009110D1">
              <w:trPr>
                <w:trHeight w:val="1487"/>
              </w:trPr>
              <w:tc>
                <w:tcPr>
                  <w:tcW w:w="2903" w:type="dxa"/>
                </w:tcPr>
                <w:p w14:paraId="2FE491FF" w14:textId="77777777" w:rsidR="00035EB4" w:rsidRPr="00F72368" w:rsidRDefault="00035EB4" w:rsidP="00035EB4">
                  <w:pPr>
                    <w:jc w:val="center"/>
                    <w:rPr>
                      <w:color w:val="44546A"/>
                      <w:lang w:val="en-GB"/>
                    </w:rPr>
                  </w:pPr>
                </w:p>
                <w:p w14:paraId="6EC1A39F" w14:textId="77777777" w:rsidR="00035EB4" w:rsidRPr="00F72368" w:rsidRDefault="00035EB4" w:rsidP="00035EB4">
                  <w:pPr>
                    <w:jc w:val="center"/>
                    <w:rPr>
                      <w:color w:val="44546A"/>
                      <w:lang w:val="en-GB"/>
                    </w:rPr>
                  </w:pPr>
                </w:p>
              </w:tc>
              <w:tc>
                <w:tcPr>
                  <w:tcW w:w="2904" w:type="dxa"/>
                </w:tcPr>
                <w:p w14:paraId="15AF0F9D" w14:textId="77777777" w:rsidR="00035EB4" w:rsidRPr="00F72368" w:rsidRDefault="00035EB4" w:rsidP="00035EB4">
                  <w:pPr>
                    <w:jc w:val="center"/>
                    <w:rPr>
                      <w:color w:val="44546A"/>
                      <w:lang w:val="en-GB"/>
                    </w:rPr>
                  </w:pPr>
                </w:p>
                <w:p w14:paraId="77F6AF75" w14:textId="77777777" w:rsidR="00035EB4" w:rsidRPr="00F72368" w:rsidRDefault="00035EB4" w:rsidP="00035EB4">
                  <w:pPr>
                    <w:jc w:val="center"/>
                    <w:rPr>
                      <w:color w:val="44546A"/>
                      <w:lang w:val="en-GB"/>
                    </w:rPr>
                  </w:pPr>
                </w:p>
              </w:tc>
              <w:tc>
                <w:tcPr>
                  <w:tcW w:w="2904" w:type="dxa"/>
                </w:tcPr>
                <w:p w14:paraId="4DB608E6" w14:textId="77777777" w:rsidR="00035EB4" w:rsidRPr="00F72368" w:rsidRDefault="00035EB4" w:rsidP="00035EB4">
                  <w:pPr>
                    <w:jc w:val="center"/>
                    <w:rPr>
                      <w:color w:val="44546A"/>
                      <w:lang w:val="en-GB"/>
                    </w:rPr>
                  </w:pPr>
                </w:p>
                <w:p w14:paraId="5B8040E3" w14:textId="77777777" w:rsidR="00035EB4" w:rsidRPr="00F72368" w:rsidRDefault="00035EB4" w:rsidP="00035EB4">
                  <w:pPr>
                    <w:jc w:val="center"/>
                    <w:rPr>
                      <w:color w:val="44546A"/>
                      <w:lang w:val="en-GB"/>
                    </w:rPr>
                  </w:pPr>
                </w:p>
              </w:tc>
            </w:tr>
          </w:tbl>
          <w:p w14:paraId="69B1DB93" w14:textId="14038A26" w:rsidR="00035EB4" w:rsidRPr="006B22DA" w:rsidRDefault="00035EB4" w:rsidP="004B0C0D">
            <w:pPr>
              <w:jc w:val="left"/>
              <w:rPr>
                <w:rFonts w:cs="Arial"/>
                <w:szCs w:val="20"/>
                <w:lang w:val="en-GB"/>
              </w:rPr>
            </w:pPr>
          </w:p>
        </w:tc>
      </w:tr>
    </w:tbl>
    <w:p w14:paraId="4F12A9E1" w14:textId="35B2AC0F" w:rsidR="009976FF" w:rsidRPr="006B22DA" w:rsidRDefault="009976FF">
      <w:pPr>
        <w:rPr>
          <w:szCs w:val="20"/>
          <w:lang w:val="en-GB"/>
        </w:rPr>
      </w:pPr>
    </w:p>
    <w:p w14:paraId="227F881A" w14:textId="77777777" w:rsidR="00565E69" w:rsidRPr="006B22DA" w:rsidRDefault="00565E69">
      <w:pPr>
        <w:rPr>
          <w:szCs w:val="20"/>
          <w:lang w:val="en-GB"/>
        </w:rPr>
      </w:pPr>
    </w:p>
    <w:p w14:paraId="1A0C09B0" w14:textId="77777777" w:rsidR="00FE6368" w:rsidRPr="006B22DA" w:rsidRDefault="00FE6368">
      <w:pPr>
        <w:rPr>
          <w:szCs w:val="20"/>
          <w:lang w:val="en-GB"/>
        </w:rPr>
      </w:pPr>
    </w:p>
    <w:tbl>
      <w:tblPr>
        <w:tblW w:w="495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top w:w="113" w:type="dxa"/>
          <w:bottom w:w="113" w:type="dxa"/>
        </w:tblCellMar>
        <w:tblLook w:val="01E0" w:firstRow="1" w:lastRow="1" w:firstColumn="1" w:lastColumn="1" w:noHBand="0" w:noVBand="0"/>
      </w:tblPr>
      <w:tblGrid>
        <w:gridCol w:w="5633"/>
        <w:gridCol w:w="3340"/>
      </w:tblGrid>
      <w:tr w:rsidR="00FE6368" w:rsidRPr="00F72368" w14:paraId="260C9033" w14:textId="77777777" w:rsidTr="00FE0B58">
        <w:trPr>
          <w:trHeight w:val="248"/>
        </w:trPr>
        <w:tc>
          <w:tcPr>
            <w:tcW w:w="3139" w:type="pct"/>
          </w:tcPr>
          <w:p w14:paraId="5ADC5C75" w14:textId="77777777" w:rsidR="00FE6368" w:rsidRPr="006B22DA" w:rsidRDefault="00FE6368" w:rsidP="0024778F">
            <w:pPr>
              <w:pStyle w:val="Razred"/>
              <w:rPr>
                <w:rFonts w:ascii="Times New Roman" w:hAnsi="Times New Roman"/>
                <w:color w:val="auto"/>
                <w:lang w:val="en-GB"/>
              </w:rPr>
            </w:pPr>
            <w:r w:rsidRPr="006B22DA">
              <w:rPr>
                <w:color w:val="auto"/>
                <w:lang w:val="hr"/>
              </w:rPr>
              <w:t>Metode</w:t>
            </w:r>
          </w:p>
        </w:tc>
        <w:tc>
          <w:tcPr>
            <w:tcW w:w="1861" w:type="pct"/>
          </w:tcPr>
          <w:p w14:paraId="52D3E532" w14:textId="472465A0" w:rsidR="00FE6368" w:rsidRPr="006B22DA" w:rsidRDefault="0089450A" w:rsidP="0024778F">
            <w:pPr>
              <w:pStyle w:val="Razred"/>
              <w:rPr>
                <w:rFonts w:ascii="Times New Roman" w:hAnsi="Times New Roman"/>
                <w:color w:val="auto"/>
                <w:lang w:val="en-GB"/>
              </w:rPr>
            </w:pPr>
            <w:r>
              <w:rPr>
                <w:color w:val="auto"/>
                <w:lang w:val="hr"/>
              </w:rPr>
              <w:t>Oblici rada</w:t>
            </w:r>
          </w:p>
        </w:tc>
      </w:tr>
      <w:tr w:rsidR="00FE6368" w:rsidRPr="00F72368" w14:paraId="26A551D9" w14:textId="77777777" w:rsidTr="00FE0B58">
        <w:trPr>
          <w:trHeight w:val="558"/>
        </w:trPr>
        <w:tc>
          <w:tcPr>
            <w:tcW w:w="3139" w:type="pct"/>
          </w:tcPr>
          <w:p w14:paraId="4B04B09F" w14:textId="6FA878D4" w:rsidR="00FE6368" w:rsidRPr="006B22DA" w:rsidRDefault="00FE6368" w:rsidP="0013273F">
            <w:pPr>
              <w:ind w:left="239" w:hanging="239"/>
              <w:jc w:val="left"/>
              <w:rPr>
                <w:rFonts w:ascii="Times New Roman" w:hAnsi="Times New Roman"/>
                <w:b/>
                <w:i/>
                <w:color w:val="323E4F" w:themeColor="text2" w:themeShade="BF"/>
                <w:szCs w:val="20"/>
                <w:lang w:val="en-GB"/>
              </w:rPr>
            </w:pPr>
            <w:r w:rsidRPr="006B22DA">
              <w:rPr>
                <w:b/>
                <w:i/>
                <w:color w:val="323E4F" w:themeColor="text2" w:themeShade="BF"/>
                <w:szCs w:val="20"/>
                <w:lang w:val="hr"/>
              </w:rPr>
              <w:t>pre</w:t>
            </w:r>
            <w:r w:rsidR="0089450A">
              <w:rPr>
                <w:b/>
                <w:i/>
                <w:color w:val="323E4F" w:themeColor="text2" w:themeShade="BF"/>
                <w:szCs w:val="20"/>
                <w:lang w:val="hr"/>
              </w:rPr>
              <w:t>zentacija</w:t>
            </w:r>
            <w:r w:rsidRPr="006B22DA">
              <w:rPr>
                <w:b/>
                <w:i/>
                <w:color w:val="323E4F" w:themeColor="text2" w:themeShade="BF"/>
                <w:szCs w:val="20"/>
                <w:lang w:val="hr"/>
              </w:rPr>
              <w:t xml:space="preserve">             </w:t>
            </w:r>
          </w:p>
          <w:p w14:paraId="0DF8912B" w14:textId="0E3C8E6F" w:rsidR="00FE6368" w:rsidRPr="006B22DA" w:rsidRDefault="00FE6368" w:rsidP="00FE0B58">
            <w:pPr>
              <w:ind w:left="239" w:hanging="239"/>
              <w:jc w:val="left"/>
              <w:rPr>
                <w:rFonts w:ascii="Times New Roman" w:hAnsi="Times New Roman"/>
                <w:b/>
                <w:i/>
                <w:color w:val="323E4F" w:themeColor="text2" w:themeShade="BF"/>
                <w:szCs w:val="20"/>
                <w:lang w:val="en-GB"/>
              </w:rPr>
            </w:pPr>
            <w:r w:rsidRPr="006B22DA">
              <w:rPr>
                <w:b/>
                <w:i/>
                <w:color w:val="323E4F" w:themeColor="text2" w:themeShade="BF"/>
                <w:szCs w:val="20"/>
                <w:lang w:val="hr"/>
              </w:rPr>
              <w:t>interaktivna vježba / simulacija na računalu</w:t>
            </w:r>
          </w:p>
        </w:tc>
        <w:tc>
          <w:tcPr>
            <w:tcW w:w="1861" w:type="pct"/>
          </w:tcPr>
          <w:p w14:paraId="70A052EF" w14:textId="77777777" w:rsidR="00FE6368" w:rsidRPr="006B22DA" w:rsidRDefault="00FE6368" w:rsidP="0013273F">
            <w:pPr>
              <w:jc w:val="left"/>
              <w:rPr>
                <w:rFonts w:ascii="Times New Roman" w:hAnsi="Times New Roman" w:cs="Arial"/>
                <w:b/>
                <w:i/>
                <w:color w:val="323E4F" w:themeColor="text2" w:themeShade="BF"/>
                <w:szCs w:val="20"/>
                <w:lang w:val="en-GB"/>
              </w:rPr>
            </w:pPr>
            <w:r w:rsidRPr="006B22DA">
              <w:rPr>
                <w:b/>
                <w:i/>
                <w:color w:val="323E4F" w:themeColor="text2" w:themeShade="BF"/>
                <w:szCs w:val="20"/>
                <w:lang w:val="hr"/>
              </w:rPr>
              <w:t>rad u parovima</w:t>
            </w:r>
          </w:p>
          <w:p w14:paraId="519A9DF3" w14:textId="77777777" w:rsidR="00FE6368" w:rsidRPr="006B22DA" w:rsidRDefault="00FE6368" w:rsidP="0013273F">
            <w:pPr>
              <w:jc w:val="left"/>
              <w:rPr>
                <w:rFonts w:ascii="Times New Roman" w:hAnsi="Times New Roman" w:cs="Arial"/>
                <w:b/>
                <w:i/>
                <w:color w:val="323E4F" w:themeColor="text2" w:themeShade="BF"/>
                <w:szCs w:val="20"/>
                <w:lang w:val="en-GB"/>
              </w:rPr>
            </w:pPr>
            <w:r w:rsidRPr="006B22DA">
              <w:rPr>
                <w:b/>
                <w:i/>
                <w:color w:val="323E4F" w:themeColor="text2" w:themeShade="BF"/>
                <w:szCs w:val="20"/>
                <w:lang w:val="hr"/>
              </w:rPr>
              <w:t>grupni rad</w:t>
            </w:r>
          </w:p>
          <w:p w14:paraId="096D4B21" w14:textId="77777777" w:rsidR="00FE6368" w:rsidRPr="006B22DA" w:rsidRDefault="00FE6368" w:rsidP="00C40D07">
            <w:pPr>
              <w:jc w:val="left"/>
              <w:rPr>
                <w:rFonts w:ascii="Times New Roman" w:hAnsi="Times New Roman" w:cs="Arial"/>
                <w:b/>
                <w:i/>
                <w:color w:val="323E4F" w:themeColor="text2" w:themeShade="BF"/>
                <w:szCs w:val="20"/>
                <w:lang w:val="en-GB"/>
              </w:rPr>
            </w:pPr>
          </w:p>
          <w:p w14:paraId="19C1AB97" w14:textId="77777777" w:rsidR="00EA37C8" w:rsidRPr="006B22DA" w:rsidRDefault="00EA37C8" w:rsidP="00C40D07">
            <w:pPr>
              <w:jc w:val="left"/>
              <w:rPr>
                <w:rFonts w:ascii="Times New Roman" w:hAnsi="Times New Roman" w:cs="Arial"/>
                <w:b/>
                <w:i/>
                <w:color w:val="323E4F" w:themeColor="text2" w:themeShade="BF"/>
                <w:szCs w:val="20"/>
                <w:lang w:val="en-GB"/>
              </w:rPr>
            </w:pPr>
          </w:p>
          <w:p w14:paraId="33AA4852" w14:textId="40E7DACC" w:rsidR="00EA37C8" w:rsidRPr="006B22DA" w:rsidRDefault="00EA37C8" w:rsidP="00C40D07">
            <w:pPr>
              <w:jc w:val="left"/>
              <w:rPr>
                <w:rFonts w:ascii="Times New Roman" w:hAnsi="Times New Roman" w:cs="Arial"/>
                <w:b/>
                <w:i/>
                <w:color w:val="323E4F" w:themeColor="text2" w:themeShade="BF"/>
                <w:szCs w:val="20"/>
                <w:lang w:val="en-GB"/>
              </w:rPr>
            </w:pPr>
          </w:p>
        </w:tc>
      </w:tr>
    </w:tbl>
    <w:p w14:paraId="2F41C66D" w14:textId="77777777" w:rsidR="00642F48" w:rsidRPr="006B22DA" w:rsidRDefault="00642F48" w:rsidP="00642F48">
      <w:pPr>
        <w:rPr>
          <w:szCs w:val="20"/>
          <w:lang w:val="en-GB"/>
        </w:rPr>
      </w:pPr>
    </w:p>
    <w:p w14:paraId="09662036" w14:textId="77777777" w:rsidR="00FE6368" w:rsidRPr="006B22DA" w:rsidRDefault="00FE6368" w:rsidP="00642F48">
      <w:pPr>
        <w:rPr>
          <w:szCs w:val="20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1E0" w:firstRow="1" w:lastRow="1" w:firstColumn="1" w:lastColumn="1" w:noHBand="0" w:noVBand="0"/>
      </w:tblPr>
      <w:tblGrid>
        <w:gridCol w:w="9060"/>
      </w:tblGrid>
      <w:tr w:rsidR="00642F48" w:rsidRPr="00F72368" w14:paraId="317AA7C4" w14:textId="77777777" w:rsidTr="007765C7">
        <w:tc>
          <w:tcPr>
            <w:tcW w:w="5000" w:type="pct"/>
            <w:tcBorders>
              <w:bottom w:val="nil"/>
            </w:tcBorders>
          </w:tcPr>
          <w:p w14:paraId="2DEE7E93" w14:textId="2D305B45" w:rsidR="00642F48" w:rsidRPr="006B22DA" w:rsidRDefault="00652B04" w:rsidP="0024778F">
            <w:pPr>
              <w:pStyle w:val="Razred"/>
              <w:rPr>
                <w:color w:val="323E4F" w:themeColor="text2" w:themeShade="BF"/>
                <w:lang w:val="en-GB"/>
              </w:rPr>
            </w:pPr>
            <w:r w:rsidRPr="006B22DA">
              <w:rPr>
                <w:color w:val="323E4F" w:themeColor="text2" w:themeShade="BF"/>
                <w:lang w:val="hr"/>
              </w:rPr>
              <w:t>Materijal</w:t>
            </w:r>
            <w:r w:rsidR="0089450A">
              <w:rPr>
                <w:color w:val="323E4F" w:themeColor="text2" w:themeShade="BF"/>
                <w:lang w:val="hr"/>
              </w:rPr>
              <w:t>i</w:t>
            </w:r>
            <w:r w:rsidRPr="006B22DA">
              <w:rPr>
                <w:color w:val="323E4F" w:themeColor="text2" w:themeShade="BF"/>
                <w:lang w:val="hr"/>
              </w:rPr>
              <w:t>:</w:t>
            </w:r>
          </w:p>
        </w:tc>
      </w:tr>
      <w:tr w:rsidR="00642F48" w:rsidRPr="00F72368" w14:paraId="63E6ADE5" w14:textId="77777777" w:rsidTr="007765C7">
        <w:tc>
          <w:tcPr>
            <w:tcW w:w="5000" w:type="pct"/>
            <w:tcBorders>
              <w:top w:val="nil"/>
              <w:bottom w:val="single" w:sz="4" w:space="0" w:color="auto"/>
            </w:tcBorders>
          </w:tcPr>
          <w:p w14:paraId="7BDA9078" w14:textId="77777777" w:rsidR="007F1371" w:rsidRPr="00DD2129" w:rsidRDefault="00000000" w:rsidP="007F1371">
            <w:pPr>
              <w:pStyle w:val="ListParagraph"/>
              <w:numPr>
                <w:ilvl w:val="0"/>
                <w:numId w:val="12"/>
              </w:numPr>
            </w:pPr>
            <w:hyperlink r:id="rId78" w:history="1">
              <w:r w:rsidR="007F1371" w:rsidRPr="00DD2129">
                <w:rPr>
                  <w:rStyle w:val="Hyperlink"/>
                  <w:szCs w:val="20"/>
                  <w:lang w:val="hr"/>
                </w:rPr>
                <w:t>https://botland.store/chassis-for-robots/7283-chassis-rectangle-2wd-2-wheel-robot-chassis-with-dc-motor-drive-5904422335649.html</w:t>
              </w:r>
            </w:hyperlink>
          </w:p>
          <w:p w14:paraId="0AE543C8" w14:textId="77777777" w:rsidR="007F1371" w:rsidRPr="00DD2129" w:rsidRDefault="00000000" w:rsidP="007F1371">
            <w:pPr>
              <w:pStyle w:val="ListParagraph"/>
              <w:numPr>
                <w:ilvl w:val="0"/>
                <w:numId w:val="12"/>
              </w:numPr>
            </w:pPr>
            <w:hyperlink r:id="rId79" w:history="1">
              <w:r w:rsidR="007F1371" w:rsidRPr="00DD2129">
                <w:rPr>
                  <w:rStyle w:val="Hyperlink"/>
                  <w:szCs w:val="20"/>
                  <w:lang w:val="hr"/>
                </w:rPr>
                <w:t>https://botland.store/various-wires/1022-connecting-cables-male-male-65pcs.html</w:t>
              </w:r>
            </w:hyperlink>
          </w:p>
          <w:p w14:paraId="1866109F" w14:textId="77777777" w:rsidR="007F1371" w:rsidRPr="00DD2129" w:rsidRDefault="00000000" w:rsidP="007F1371">
            <w:pPr>
              <w:pStyle w:val="ListParagraph"/>
              <w:numPr>
                <w:ilvl w:val="0"/>
                <w:numId w:val="12"/>
              </w:numPr>
              <w:rPr>
                <w:rFonts w:cs="Arial"/>
                <w:szCs w:val="20"/>
              </w:rPr>
            </w:pPr>
            <w:hyperlink r:id="rId80" w:history="1">
              <w:r w:rsidR="007F1371" w:rsidRPr="00DD2129">
                <w:rPr>
                  <w:rStyle w:val="Hyperlink"/>
                  <w:szCs w:val="20"/>
                  <w:lang w:val="hr"/>
                </w:rPr>
                <w:t>https://botland.store/battery-holders/173-battery-holder-4-x-aa-r6-5904422329389.html</w:t>
              </w:r>
            </w:hyperlink>
          </w:p>
          <w:p w14:paraId="1E9869BF" w14:textId="77777777" w:rsidR="007F1371" w:rsidRPr="00DD2129" w:rsidRDefault="00000000" w:rsidP="007F1371">
            <w:pPr>
              <w:pStyle w:val="ListParagraph"/>
              <w:numPr>
                <w:ilvl w:val="0"/>
                <w:numId w:val="12"/>
              </w:numPr>
              <w:rPr>
                <w:rFonts w:cs="Arial"/>
                <w:szCs w:val="20"/>
              </w:rPr>
            </w:pPr>
            <w:hyperlink r:id="rId81" w:history="1">
              <w:r w:rsidR="007F1371" w:rsidRPr="00DD2129">
                <w:rPr>
                  <w:rStyle w:val="Hyperlink"/>
                  <w:szCs w:val="20"/>
                  <w:lang w:val="hr"/>
                </w:rPr>
                <w:t>https://botland.store/screws-and-nuts/637-screws-nuts-and-washers-set-330pcs-5410329304478.html</w:t>
              </w:r>
            </w:hyperlink>
          </w:p>
          <w:p w14:paraId="581D90E3" w14:textId="78D63D5F" w:rsidR="007F1371" w:rsidRPr="00DD2129" w:rsidRDefault="00000000" w:rsidP="007F1371">
            <w:pPr>
              <w:pStyle w:val="ListParagraph"/>
              <w:numPr>
                <w:ilvl w:val="0"/>
                <w:numId w:val="12"/>
              </w:numPr>
              <w:rPr>
                <w:rFonts w:cs="Arial"/>
                <w:szCs w:val="20"/>
              </w:rPr>
            </w:pPr>
            <w:hyperlink r:id="rId82" w:history="1">
              <w:r w:rsidR="007F1371" w:rsidRPr="00DD2129">
                <w:rPr>
                  <w:rStyle w:val="Hyperlink"/>
                  <w:szCs w:val="20"/>
                  <w:lang w:val="hr"/>
                </w:rPr>
                <w:t>https://store.arduino.cc/collections/boards/products/arduino-uno-rev3https://botland.store/arduino-compatible-boards-dfrobot/2683-dfrduino-uno-v3-compatible-with-arduino.html</w:t>
              </w:r>
            </w:hyperlink>
            <w:hyperlink r:id="rId83" w:history="1"/>
          </w:p>
          <w:p w14:paraId="014C3FC4" w14:textId="77777777" w:rsidR="007F1371" w:rsidRPr="00DD2129" w:rsidRDefault="00000000" w:rsidP="007F1371">
            <w:pPr>
              <w:pStyle w:val="ListParagraph"/>
              <w:numPr>
                <w:ilvl w:val="0"/>
                <w:numId w:val="12"/>
              </w:numPr>
            </w:pPr>
            <w:hyperlink r:id="rId84" w:history="1">
              <w:r w:rsidR="007F1371" w:rsidRPr="00DD2129">
                <w:rPr>
                  <w:rStyle w:val="Hyperlink"/>
                  <w:szCs w:val="20"/>
                  <w:lang w:val="hr"/>
                </w:rPr>
                <w:t>https://store.arduino.cc/collections/shields/products/arduino-motor-shield-rev3</w:t>
              </w:r>
            </w:hyperlink>
          </w:p>
          <w:p w14:paraId="6536F9DF" w14:textId="77777777" w:rsidR="007F1371" w:rsidRPr="00DD2129" w:rsidRDefault="00000000" w:rsidP="007F1371">
            <w:pPr>
              <w:pStyle w:val="ListParagraph"/>
              <w:numPr>
                <w:ilvl w:val="0"/>
                <w:numId w:val="12"/>
              </w:numPr>
              <w:rPr>
                <w:rFonts w:cs="Arial"/>
                <w:szCs w:val="20"/>
              </w:rPr>
            </w:pPr>
            <w:hyperlink r:id="rId85" w:history="1">
              <w:r w:rsidR="007F1371" w:rsidRPr="00DD2129">
                <w:rPr>
                  <w:rStyle w:val="Hyperlink"/>
                  <w:szCs w:val="20"/>
                  <w:lang w:val="hr"/>
                </w:rPr>
                <w:t>https://store.arduino.cc/collections/dfrobot/products/gravity-huskylens-ai-machine-vision-sensor</w:t>
              </w:r>
            </w:hyperlink>
          </w:p>
          <w:p w14:paraId="012AD971" w14:textId="77777777" w:rsidR="000B2B1A" w:rsidRPr="00DD2129" w:rsidRDefault="00000000" w:rsidP="000B2B1A">
            <w:pPr>
              <w:pStyle w:val="ListParagraph"/>
              <w:numPr>
                <w:ilvl w:val="0"/>
                <w:numId w:val="12"/>
              </w:numPr>
              <w:rPr>
                <w:rFonts w:cs="Arial"/>
                <w:szCs w:val="20"/>
              </w:rPr>
            </w:pPr>
            <w:hyperlink r:id="rId86" w:history="1">
              <w:r w:rsidR="000B2B1A" w:rsidRPr="00DD2129">
                <w:rPr>
                  <w:rStyle w:val="Hyperlink"/>
                  <w:szCs w:val="20"/>
                  <w:lang w:val="hr"/>
                </w:rPr>
                <w:t>https://www.youtube.com/watch?v=xSWKnnvGWBs</w:t>
              </w:r>
            </w:hyperlink>
          </w:p>
          <w:p w14:paraId="776B213A" w14:textId="34897819" w:rsidR="00516554" w:rsidRPr="00DD2129" w:rsidRDefault="00516554" w:rsidP="000B2B1A">
            <w:pPr>
              <w:ind w:left="720"/>
              <w:jc w:val="left"/>
              <w:rPr>
                <w:rFonts w:cs="Arial"/>
                <w:color w:val="323E4F" w:themeColor="text2" w:themeShade="BF"/>
                <w:szCs w:val="20"/>
              </w:rPr>
            </w:pPr>
          </w:p>
        </w:tc>
      </w:tr>
    </w:tbl>
    <w:p w14:paraId="23AA25E6" w14:textId="77777777" w:rsidR="00642F48" w:rsidRPr="00DD2129" w:rsidRDefault="00642F48" w:rsidP="00642F48">
      <w:pPr>
        <w:rPr>
          <w:color w:val="323E4F" w:themeColor="text2" w:themeShade="BF"/>
          <w:szCs w:val="20"/>
        </w:rPr>
      </w:pPr>
    </w:p>
    <w:p w14:paraId="517CBE1F" w14:textId="77777777" w:rsidR="00576A26" w:rsidRPr="00DD2129" w:rsidRDefault="00576A26" w:rsidP="00642F48">
      <w:pPr>
        <w:rPr>
          <w:color w:val="323E4F" w:themeColor="text2" w:themeShade="BF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1E0" w:firstRow="1" w:lastRow="1" w:firstColumn="1" w:lastColumn="1" w:noHBand="0" w:noVBand="0"/>
      </w:tblPr>
      <w:tblGrid>
        <w:gridCol w:w="9060"/>
      </w:tblGrid>
      <w:tr w:rsidR="004337CD" w:rsidRPr="00F72368" w14:paraId="56B5B21F" w14:textId="77777777" w:rsidTr="007765C7">
        <w:trPr>
          <w:trHeight w:val="8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99695BC" w14:textId="43E30F7E" w:rsidR="004337CD" w:rsidRPr="006B22DA" w:rsidRDefault="0089450A" w:rsidP="0024778F">
            <w:pPr>
              <w:pStyle w:val="Razred"/>
              <w:rPr>
                <w:color w:val="323E4F" w:themeColor="text2" w:themeShade="BF"/>
                <w:lang w:val="en-GB"/>
              </w:rPr>
            </w:pPr>
            <w:r>
              <w:rPr>
                <w:color w:val="323E4F" w:themeColor="text2" w:themeShade="BF"/>
                <w:lang w:val="hr"/>
              </w:rPr>
              <w:t>Literatura</w:t>
            </w:r>
          </w:p>
          <w:p w14:paraId="60FB2B68" w14:textId="77777777" w:rsidR="004337CD" w:rsidRPr="006B22DA" w:rsidRDefault="004337CD" w:rsidP="00163595">
            <w:pPr>
              <w:jc w:val="left"/>
              <w:rPr>
                <w:rFonts w:cs="Arial"/>
                <w:color w:val="323E4F" w:themeColor="text2" w:themeShade="BF"/>
                <w:szCs w:val="20"/>
                <w:lang w:val="en-GB"/>
              </w:rPr>
            </w:pPr>
          </w:p>
          <w:p w14:paraId="1EBD1404" w14:textId="77777777" w:rsidR="003A51AB" w:rsidRPr="006B22DA" w:rsidRDefault="003A51AB" w:rsidP="00652B04">
            <w:pPr>
              <w:numPr>
                <w:ilvl w:val="0"/>
                <w:numId w:val="3"/>
              </w:numPr>
              <w:jc w:val="left"/>
              <w:rPr>
                <w:rFonts w:ascii="Times New Roman" w:hAnsi="Times New Roman" w:cs="Arial"/>
                <w:color w:val="323E4F" w:themeColor="text2" w:themeShade="BF"/>
                <w:szCs w:val="20"/>
                <w:lang w:val="en-GB"/>
              </w:rPr>
            </w:pPr>
          </w:p>
        </w:tc>
      </w:tr>
    </w:tbl>
    <w:p w14:paraId="137F32D8" w14:textId="77777777" w:rsidR="00EC72AA" w:rsidRPr="006B22DA" w:rsidRDefault="00EC72AA" w:rsidP="00AC2456">
      <w:pPr>
        <w:jc w:val="left"/>
        <w:rPr>
          <w:szCs w:val="20"/>
          <w:lang w:val="en-GB"/>
        </w:rPr>
      </w:pPr>
    </w:p>
    <w:p w14:paraId="11CE4B4F" w14:textId="77777777" w:rsidR="00576A26" w:rsidRPr="006B22DA" w:rsidRDefault="00576A26" w:rsidP="00AC2456">
      <w:pPr>
        <w:jc w:val="left"/>
        <w:rPr>
          <w:szCs w:val="20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1E0" w:firstRow="1" w:lastRow="1" w:firstColumn="1" w:lastColumn="1" w:noHBand="0" w:noVBand="0"/>
      </w:tblPr>
      <w:tblGrid>
        <w:gridCol w:w="9060"/>
      </w:tblGrid>
      <w:tr w:rsidR="00CC7580" w:rsidRPr="00F72368" w14:paraId="54F41377" w14:textId="77777777" w:rsidTr="00782E0A">
        <w:trPr>
          <w:trHeight w:val="332"/>
        </w:trPr>
        <w:tc>
          <w:tcPr>
            <w:tcW w:w="5000" w:type="pct"/>
            <w:tcBorders>
              <w:bottom w:val="single" w:sz="4" w:space="0" w:color="auto"/>
            </w:tcBorders>
            <w:shd w:val="clear" w:color="auto" w:fill="ACB9CA" w:themeFill="text2" w:themeFillTint="66"/>
            <w:vAlign w:val="center"/>
          </w:tcPr>
          <w:p w14:paraId="322BCA13" w14:textId="77777777" w:rsidR="00CC7580" w:rsidRPr="006B22DA" w:rsidRDefault="00C40D07" w:rsidP="00413395">
            <w:pPr>
              <w:jc w:val="center"/>
              <w:rPr>
                <w:rFonts w:cs="Arial"/>
                <w:color w:val="FFFFFF"/>
                <w:szCs w:val="20"/>
                <w:lang w:val="en-GB"/>
              </w:rPr>
            </w:pPr>
            <w:r w:rsidRPr="006B22DA">
              <w:rPr>
                <w:b/>
                <w:color w:val="FFFFFF"/>
                <w:szCs w:val="20"/>
                <w:lang w:val="hr"/>
              </w:rPr>
              <w:t>OSOBNA ZAPAŽANJA, KOMENTARI I BILJEŠKE</w:t>
            </w:r>
          </w:p>
        </w:tc>
      </w:tr>
      <w:tr w:rsidR="00CC7580" w:rsidRPr="00F72368" w14:paraId="51DEDB14" w14:textId="77777777" w:rsidTr="009F0097">
        <w:trPr>
          <w:trHeight w:val="1627"/>
        </w:trPr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329BB0E5" w14:textId="77777777" w:rsidR="00CC7580" w:rsidRPr="006B22DA" w:rsidRDefault="00CC7580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  <w:p w14:paraId="19DE13EA" w14:textId="77777777" w:rsidR="001331D0" w:rsidRPr="006B22DA" w:rsidRDefault="001331D0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  <w:p w14:paraId="77AEBFDC" w14:textId="77777777" w:rsidR="001331D0" w:rsidRPr="006B22DA" w:rsidRDefault="001331D0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  <w:p w14:paraId="0603628C" w14:textId="77777777" w:rsidR="001331D0" w:rsidRPr="006B22DA" w:rsidRDefault="001331D0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  <w:p w14:paraId="4AE83FA5" w14:textId="77777777" w:rsidR="009E3E42" w:rsidRPr="006B22DA" w:rsidRDefault="009E3E42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  <w:p w14:paraId="4ADE6BEA" w14:textId="77777777" w:rsidR="003D6DC3" w:rsidRPr="006B22DA" w:rsidRDefault="003D6DC3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</w:tc>
      </w:tr>
    </w:tbl>
    <w:p w14:paraId="6D877DC2" w14:textId="77777777" w:rsidR="005B2B88" w:rsidRPr="006B22DA" w:rsidRDefault="005B2B88" w:rsidP="00312554">
      <w:pPr>
        <w:jc w:val="center"/>
        <w:rPr>
          <w:szCs w:val="20"/>
          <w:lang w:val="en-GB"/>
        </w:rPr>
      </w:pPr>
    </w:p>
    <w:p w14:paraId="01F0601C" w14:textId="77777777" w:rsidR="00AA739D" w:rsidRPr="006B22DA" w:rsidRDefault="00AA739D" w:rsidP="00312554">
      <w:pPr>
        <w:jc w:val="center"/>
        <w:rPr>
          <w:szCs w:val="20"/>
          <w:lang w:val="en-GB"/>
        </w:rPr>
      </w:pPr>
    </w:p>
    <w:p w14:paraId="7DA3C38C" w14:textId="77777777" w:rsidR="00DB0B32" w:rsidRPr="006B22DA" w:rsidRDefault="00DB0B32">
      <w:pPr>
        <w:jc w:val="center"/>
        <w:rPr>
          <w:szCs w:val="20"/>
          <w:lang w:val="en-GB"/>
        </w:rPr>
      </w:pPr>
    </w:p>
    <w:p w14:paraId="0E91C69A" w14:textId="41C783D0" w:rsidR="00DB0B32" w:rsidRPr="006B22DA" w:rsidRDefault="00DB0B32">
      <w:pPr>
        <w:jc w:val="center"/>
        <w:rPr>
          <w:szCs w:val="20"/>
          <w:lang w:val="en-GB"/>
        </w:rPr>
      </w:pPr>
    </w:p>
    <w:sectPr w:rsidR="00DB0B32" w:rsidRPr="006B22DA" w:rsidSect="007B101C">
      <w:headerReference w:type="even" r:id="rId87"/>
      <w:headerReference w:type="default" r:id="rId88"/>
      <w:footerReference w:type="even" r:id="rId89"/>
      <w:footerReference w:type="default" r:id="rId90"/>
      <w:headerReference w:type="first" r:id="rId91"/>
      <w:footerReference w:type="first" r:id="rId92"/>
      <w:pgSz w:w="11906" w:h="16838"/>
      <w:pgMar w:top="1418" w:right="1418" w:bottom="1418" w:left="1418" w:header="284" w:footer="19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50BC23" w14:textId="77777777" w:rsidR="004429F0" w:rsidRDefault="004429F0" w:rsidP="007F288F">
      <w:r>
        <w:rPr>
          <w:lang w:val="hr"/>
        </w:rPr>
        <w:separator/>
      </w:r>
    </w:p>
    <w:p w14:paraId="374E7710" w14:textId="77777777" w:rsidR="004429F0" w:rsidRDefault="004429F0"/>
  </w:endnote>
  <w:endnote w:type="continuationSeparator" w:id="0">
    <w:p w14:paraId="5480815C" w14:textId="77777777" w:rsidR="004429F0" w:rsidRDefault="004429F0" w:rsidP="007F288F">
      <w:r>
        <w:rPr>
          <w:lang w:val="hr"/>
        </w:rPr>
        <w:continuationSeparator/>
      </w:r>
    </w:p>
    <w:p w14:paraId="60EF8475" w14:textId="77777777" w:rsidR="004429F0" w:rsidRDefault="004429F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57402333"/>
      <w:docPartObj>
        <w:docPartGallery w:val="Page Numbers (Bottom of Page)"/>
        <w:docPartUnique/>
      </w:docPartObj>
    </w:sdtPr>
    <w:sdtContent>
      <w:p w14:paraId="55B5710A" w14:textId="77777777" w:rsidR="00572CC6" w:rsidRDefault="00572CC6" w:rsidP="009A21AC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  <w:lang w:val="hr"/>
          </w:rPr>
          <w:fldChar w:fldCharType="begin"/>
        </w:r>
        <w:r>
          <w:rPr>
            <w:rStyle w:val="PageNumber"/>
            <w:lang w:val="hr"/>
          </w:rPr>
          <w:instrText xml:space="preserve"> PAGE </w:instrText>
        </w:r>
        <w:r>
          <w:rPr>
            <w:rStyle w:val="PageNumber"/>
            <w:lang w:val="hr"/>
          </w:rPr>
          <w:fldChar w:fldCharType="end"/>
        </w:r>
      </w:p>
    </w:sdtContent>
  </w:sdt>
  <w:p w14:paraId="2CBE67AC" w14:textId="77777777" w:rsidR="00572CC6" w:rsidRDefault="00572CC6" w:rsidP="00572CC6">
    <w:pPr>
      <w:pStyle w:val="Footer"/>
      <w:ind w:right="360"/>
    </w:pPr>
  </w:p>
  <w:p w14:paraId="1F9BFF90" w14:textId="77777777" w:rsidR="008476CF" w:rsidRDefault="008476CF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00723918"/>
      <w:docPartObj>
        <w:docPartGallery w:val="Page Numbers (Bottom of Page)"/>
        <w:docPartUnique/>
      </w:docPartObj>
    </w:sdtPr>
    <w:sdtContent>
      <w:p w14:paraId="4C73C735" w14:textId="77777777" w:rsidR="00572CC6" w:rsidRDefault="00572CC6" w:rsidP="009A21AC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  <w:lang w:val="hr"/>
          </w:rPr>
          <w:fldChar w:fldCharType="begin"/>
        </w:r>
        <w:r>
          <w:rPr>
            <w:rStyle w:val="PageNumber"/>
            <w:lang w:val="hr"/>
          </w:rPr>
          <w:instrText xml:space="preserve"> PAGE </w:instrText>
        </w:r>
        <w:r>
          <w:rPr>
            <w:rStyle w:val="PageNumber"/>
            <w:lang w:val="hr"/>
          </w:rPr>
          <w:fldChar w:fldCharType="separate"/>
        </w:r>
        <w:r w:rsidR="00CE1C1E">
          <w:rPr>
            <w:rStyle w:val="PageNumber"/>
            <w:noProof/>
            <w:lang w:val="hr"/>
          </w:rPr>
          <w:t>3</w:t>
        </w:r>
        <w:r>
          <w:rPr>
            <w:rStyle w:val="PageNumber"/>
            <w:lang w:val="hr"/>
          </w:rPr>
          <w:fldChar w:fldCharType="end"/>
        </w:r>
      </w:p>
    </w:sdtContent>
  </w:sdt>
  <w:p w14:paraId="10AE1C64" w14:textId="77777777" w:rsidR="00783BA9" w:rsidRPr="007B101C" w:rsidRDefault="00572CC6" w:rsidP="00572CC6">
    <w:pPr>
      <w:pStyle w:val="Header"/>
      <w:pBdr>
        <w:top w:val="single" w:sz="6" w:space="10" w:color="4472C4" w:themeColor="accent1"/>
      </w:pBdr>
      <w:spacing w:before="240"/>
      <w:ind w:right="360"/>
      <w:jc w:val="left"/>
      <w:rPr>
        <w:rFonts w:asciiTheme="majorHAnsi" w:hAnsiTheme="majorHAnsi" w:cstheme="majorHAnsi"/>
        <w:color w:val="44546A" w:themeColor="text2"/>
        <w:sz w:val="15"/>
        <w:szCs w:val="15"/>
      </w:rPr>
    </w:pPr>
    <w:r>
      <w:rPr>
        <w:noProof/>
        <w:color w:val="4472C4" w:themeColor="accent1"/>
        <w:lang w:val="hr"/>
      </w:rPr>
      <w:drawing>
        <wp:anchor distT="0" distB="0" distL="114300" distR="114300" simplePos="0" relativeHeight="251658240" behindDoc="1" locked="0" layoutInCell="1" allowOverlap="1" wp14:anchorId="0ED7F546" wp14:editId="7333094C">
          <wp:simplePos x="0" y="0"/>
          <wp:positionH relativeFrom="column">
            <wp:posOffset>-154728</wp:posOffset>
          </wp:positionH>
          <wp:positionV relativeFrom="paragraph">
            <wp:posOffset>117263</wp:posOffset>
          </wp:positionV>
          <wp:extent cx="439811" cy="371899"/>
          <wp:effectExtent l="0" t="0" r="5080" b="0"/>
          <wp:wrapTight wrapText="bothSides">
            <wp:wrapPolygon edited="0">
              <wp:start x="0" y="0"/>
              <wp:lineTo x="0" y="20677"/>
              <wp:lineTo x="21225" y="20677"/>
              <wp:lineTo x="21225" y="0"/>
              <wp:lineTo x="0" y="0"/>
            </wp:wrapPolygon>
          </wp:wrapTight>
          <wp:docPr id="5" name="Picture 5" descr="Logotip&#10;&#10;Opis automatski generiran sa srednjom pouzdanošć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 with medium confidence"/>
                  <pic:cNvPicPr/>
                </pic:nvPicPr>
                <pic:blipFill rotWithShape="1">
                  <a:blip r:embed="rId1">
                    <a:alphaModFix amt="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047" t="26957" r="72669" b="20435"/>
                  <a:stretch/>
                </pic:blipFill>
                <pic:spPr bwMode="auto">
                  <a:xfrm>
                    <a:off x="0" y="0"/>
                    <a:ext cx="439811" cy="37189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hyperlink r:id="rId2" w:history="1">
      <w:r w:rsidRPr="007B101C">
        <w:rPr>
          <w:rStyle w:val="Hyperlink"/>
          <w:color w:val="44546A" w:themeColor="text2"/>
          <w:sz w:val="15"/>
          <w:szCs w:val="15"/>
          <w:u w:val="none"/>
          <w:lang w:val="hr"/>
        </w:rPr>
        <w:t>http://erasmus-artie.eu</w:t>
      </w:r>
    </w:hyperlink>
  </w:p>
  <w:p w14:paraId="0283DD88" w14:textId="77777777" w:rsidR="001331D0" w:rsidRDefault="001331D0" w:rsidP="00576A26">
    <w:pPr>
      <w:pStyle w:val="Footer"/>
    </w:pPr>
  </w:p>
  <w:p w14:paraId="17D65C89" w14:textId="77777777" w:rsidR="008476CF" w:rsidRDefault="008476CF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3F8A00" w14:textId="77777777" w:rsidR="0064546D" w:rsidRDefault="0064546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51F292" w14:textId="77777777" w:rsidR="004429F0" w:rsidRDefault="004429F0" w:rsidP="007F288F">
      <w:r>
        <w:rPr>
          <w:lang w:val="hr"/>
        </w:rPr>
        <w:separator/>
      </w:r>
    </w:p>
    <w:p w14:paraId="30D3882F" w14:textId="77777777" w:rsidR="004429F0" w:rsidRDefault="004429F0"/>
  </w:footnote>
  <w:footnote w:type="continuationSeparator" w:id="0">
    <w:p w14:paraId="5A41B269" w14:textId="77777777" w:rsidR="004429F0" w:rsidRDefault="004429F0" w:rsidP="007F288F">
      <w:r>
        <w:rPr>
          <w:lang w:val="hr"/>
        </w:rPr>
        <w:continuationSeparator/>
      </w:r>
    </w:p>
    <w:p w14:paraId="25663E56" w14:textId="77777777" w:rsidR="004429F0" w:rsidRDefault="004429F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8C0ADA" w14:textId="77777777" w:rsidR="0064546D" w:rsidRDefault="0064546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B85A56" w14:textId="77777777" w:rsidR="00652B04" w:rsidRDefault="005E3FCD" w:rsidP="00652B04">
    <w:pPr>
      <w:pStyle w:val="Header"/>
      <w:ind w:left="-142"/>
      <w:jc w:val="right"/>
      <w:rPr>
        <w:rFonts w:cs="Arial"/>
        <w:b/>
        <w:i/>
        <w:color w:val="1F3864" w:themeColor="accent1" w:themeShade="80"/>
        <w:sz w:val="15"/>
        <w:szCs w:val="10"/>
      </w:rPr>
    </w:pPr>
    <w:r>
      <w:rPr>
        <w:sz w:val="6"/>
        <w:szCs w:val="6"/>
        <w:lang w:val="hr"/>
      </w:rPr>
      <w:br/>
    </w:r>
  </w:p>
  <w:p w14:paraId="226E4D37" w14:textId="77777777" w:rsidR="00541CD9" w:rsidRDefault="00541CD9" w:rsidP="00541CD9">
    <w:pPr>
      <w:pStyle w:val="Header"/>
      <w:jc w:val="center"/>
      <w:rPr>
        <w:rFonts w:cs="Arial"/>
        <w:b/>
        <w:color w:val="1F3864" w:themeColor="accent1" w:themeShade="80"/>
        <w:sz w:val="15"/>
        <w:szCs w:val="10"/>
      </w:rPr>
    </w:pPr>
    <w:r>
      <w:rPr>
        <w:b/>
        <w:noProof/>
        <w:color w:val="1F3864" w:themeColor="accent1" w:themeShade="80"/>
        <w:sz w:val="15"/>
        <w:szCs w:val="10"/>
        <w:lang w:val="hr"/>
      </w:rPr>
      <w:drawing>
        <wp:inline distT="0" distB="0" distL="0" distR="0" wp14:anchorId="4F65A6B6" wp14:editId="328EE34F">
          <wp:extent cx="2523140" cy="499533"/>
          <wp:effectExtent l="0" t="0" r="4445" b="0"/>
          <wp:docPr id="1" name="Picture 1" descr="Logotip&#10;&#10;Opis automatski generiran sa srednjom pouzdanošć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Logo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649" b="14479"/>
                  <a:stretch/>
                </pic:blipFill>
                <pic:spPr bwMode="auto">
                  <a:xfrm>
                    <a:off x="0" y="0"/>
                    <a:ext cx="2580004" cy="51079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815EC6">
      <w:rPr>
        <w:b/>
        <w:noProof/>
        <w:color w:val="1F3864" w:themeColor="accent1" w:themeShade="80"/>
        <w:sz w:val="15"/>
        <w:szCs w:val="10"/>
        <w:lang w:val="hr"/>
      </w:rPr>
      <w:drawing>
        <wp:inline distT="0" distB="0" distL="0" distR="0" wp14:anchorId="3C6E4DC8" wp14:editId="6534EA8D">
          <wp:extent cx="2052108" cy="451952"/>
          <wp:effectExtent l="0" t="0" r="0" b="5715"/>
          <wp:docPr id="3" name="Picture 3" descr="Grafičko korisničko sučelje, tekst&#10;&#10;Opis automatski generira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 descr="Graphical user interface, text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69489" cy="47780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7CCAB4E" w14:textId="77777777" w:rsidR="0064546D" w:rsidRPr="007B101C" w:rsidRDefault="0064546D" w:rsidP="0064546D">
    <w:pPr>
      <w:pStyle w:val="Heading1"/>
      <w:jc w:val="center"/>
      <w:rPr>
        <w:rFonts w:asciiTheme="majorHAnsi" w:hAnsiTheme="majorHAnsi" w:cstheme="majorHAnsi"/>
        <w:b w:val="0"/>
        <w:bCs w:val="0"/>
        <w:color w:val="44546A" w:themeColor="text2"/>
        <w:sz w:val="15"/>
        <w:szCs w:val="15"/>
      </w:rPr>
    </w:pPr>
    <w:r w:rsidRPr="007B101C">
      <w:rPr>
        <w:b w:val="0"/>
        <w:bCs w:val="0"/>
        <w:color w:val="44546A" w:themeColor="text2"/>
        <w:sz w:val="15"/>
        <w:szCs w:val="15"/>
        <w:lang w:val="hr"/>
      </w:rPr>
      <w:t>ARTIE: Umjetna inteligencija u obrazovanju - izazovi i mogućnosti novog doba:</w:t>
    </w:r>
  </w:p>
  <w:p w14:paraId="51D47300" w14:textId="77777777" w:rsidR="0064546D" w:rsidRPr="007B101C" w:rsidRDefault="0064546D" w:rsidP="0064546D">
    <w:pPr>
      <w:pStyle w:val="Heading1"/>
      <w:jc w:val="center"/>
      <w:rPr>
        <w:rFonts w:asciiTheme="majorHAnsi" w:hAnsiTheme="majorHAnsi" w:cstheme="majorHAnsi"/>
        <w:b w:val="0"/>
        <w:bCs w:val="0"/>
        <w:color w:val="44546A" w:themeColor="text2"/>
        <w:sz w:val="15"/>
        <w:szCs w:val="15"/>
      </w:rPr>
    </w:pPr>
    <w:r w:rsidRPr="007B101C">
      <w:rPr>
        <w:b w:val="0"/>
        <w:bCs w:val="0"/>
        <w:color w:val="44546A" w:themeColor="text2"/>
        <w:sz w:val="15"/>
        <w:szCs w:val="15"/>
        <w:lang w:val="hr"/>
      </w:rPr>
      <w:t>izrada novog kurikuluma, vodič za nastavnike i online tečaj za studente</w:t>
    </w:r>
  </w:p>
  <w:p w14:paraId="5E4CB285" w14:textId="77777777" w:rsidR="0064546D" w:rsidRPr="007B101C" w:rsidRDefault="0064546D" w:rsidP="0064546D">
    <w:pPr>
      <w:pStyle w:val="Header"/>
      <w:jc w:val="center"/>
      <w:rPr>
        <w:rFonts w:asciiTheme="majorHAnsi" w:hAnsiTheme="majorHAnsi" w:cstheme="majorHAnsi"/>
        <w:color w:val="44546A" w:themeColor="text2"/>
        <w:sz w:val="15"/>
        <w:szCs w:val="15"/>
      </w:rPr>
    </w:pPr>
    <w:r w:rsidRPr="007B101C">
      <w:rPr>
        <w:color w:val="44546A" w:themeColor="text2"/>
        <w:sz w:val="15"/>
        <w:szCs w:val="15"/>
        <w:lang w:val="hr"/>
      </w:rPr>
      <w:t>Projekt koji sufinancira Europska unija u okviru programa Erasmus+, 2020-1-HR01-KA201-077800</w:t>
    </w:r>
  </w:p>
  <w:p w14:paraId="5C550F00" w14:textId="77777777" w:rsidR="008476CF" w:rsidRDefault="008476CF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726EF4" w14:textId="77777777" w:rsidR="0064546D" w:rsidRDefault="0064546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A173F2"/>
    <w:multiLevelType w:val="hybridMultilevel"/>
    <w:tmpl w:val="A4501F82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F270EFE"/>
    <w:multiLevelType w:val="multilevel"/>
    <w:tmpl w:val="C2220B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F7822C3"/>
    <w:multiLevelType w:val="hybridMultilevel"/>
    <w:tmpl w:val="A7CCDCE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D71F8A"/>
    <w:multiLevelType w:val="hybridMultilevel"/>
    <w:tmpl w:val="91C4939C"/>
    <w:lvl w:ilvl="0" w:tplc="041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0F2B7A"/>
    <w:multiLevelType w:val="hybridMultilevel"/>
    <w:tmpl w:val="64A6BC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0E3EB0"/>
    <w:multiLevelType w:val="multilevel"/>
    <w:tmpl w:val="5B121C5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 w15:restartNumberingAfterBreak="0">
    <w:nsid w:val="1BF13463"/>
    <w:multiLevelType w:val="multilevel"/>
    <w:tmpl w:val="DC00A4B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7" w15:restartNumberingAfterBreak="0">
    <w:nsid w:val="1E973CB7"/>
    <w:multiLevelType w:val="multilevel"/>
    <w:tmpl w:val="FA78621C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8" w15:restartNumberingAfterBreak="0">
    <w:nsid w:val="23884F49"/>
    <w:multiLevelType w:val="hybridMultilevel"/>
    <w:tmpl w:val="B9E040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B741DD"/>
    <w:multiLevelType w:val="hybridMultilevel"/>
    <w:tmpl w:val="C7C6A1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E45ED0"/>
    <w:multiLevelType w:val="hybridMultilevel"/>
    <w:tmpl w:val="87DA593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4B0BE5"/>
    <w:multiLevelType w:val="hybridMultilevel"/>
    <w:tmpl w:val="A8AA2F06"/>
    <w:lvl w:ilvl="0" w:tplc="D21AE4D6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A947AD2"/>
    <w:multiLevelType w:val="hybridMultilevel"/>
    <w:tmpl w:val="5216AB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906072"/>
    <w:multiLevelType w:val="multilevel"/>
    <w:tmpl w:val="5FFCE4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8D303D5"/>
    <w:multiLevelType w:val="multilevel"/>
    <w:tmpl w:val="899241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B391A8E"/>
    <w:multiLevelType w:val="hybridMultilevel"/>
    <w:tmpl w:val="501A46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EF550A"/>
    <w:multiLevelType w:val="multilevel"/>
    <w:tmpl w:val="6786EB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004604E"/>
    <w:multiLevelType w:val="multilevel"/>
    <w:tmpl w:val="C4BCFE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4B01B52"/>
    <w:multiLevelType w:val="hybridMultilevel"/>
    <w:tmpl w:val="B00EAF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550249F"/>
    <w:multiLevelType w:val="multilevel"/>
    <w:tmpl w:val="40705B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7133048"/>
    <w:multiLevelType w:val="multilevel"/>
    <w:tmpl w:val="CC7659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C8C38C9"/>
    <w:multiLevelType w:val="multilevel"/>
    <w:tmpl w:val="6F6E5C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DC640A4"/>
    <w:multiLevelType w:val="multilevel"/>
    <w:tmpl w:val="258006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DF8381B"/>
    <w:multiLevelType w:val="multilevel"/>
    <w:tmpl w:val="49CA4D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F244237"/>
    <w:multiLevelType w:val="multilevel"/>
    <w:tmpl w:val="B74ECECA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5" w15:restartNumberingAfterBreak="0">
    <w:nsid w:val="617C238D"/>
    <w:multiLevelType w:val="hybridMultilevel"/>
    <w:tmpl w:val="4002E7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2116D61"/>
    <w:multiLevelType w:val="hybridMultilevel"/>
    <w:tmpl w:val="BE4C02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D5789E"/>
    <w:multiLevelType w:val="hybridMultilevel"/>
    <w:tmpl w:val="0C8819F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7B31A6A"/>
    <w:multiLevelType w:val="multilevel"/>
    <w:tmpl w:val="191A6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8A421EF"/>
    <w:multiLevelType w:val="hybridMultilevel"/>
    <w:tmpl w:val="73BEC3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426AE3"/>
    <w:multiLevelType w:val="multilevel"/>
    <w:tmpl w:val="89A03150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1" w15:restartNumberingAfterBreak="0">
    <w:nsid w:val="76F0350D"/>
    <w:multiLevelType w:val="multilevel"/>
    <w:tmpl w:val="DEDC5B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D0B6B3C"/>
    <w:multiLevelType w:val="multilevel"/>
    <w:tmpl w:val="44A6EA6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 w16cid:durableId="2074084741">
    <w:abstractNumId w:val="0"/>
  </w:num>
  <w:num w:numId="2" w16cid:durableId="1711228801">
    <w:abstractNumId w:val="10"/>
  </w:num>
  <w:num w:numId="3" w16cid:durableId="315691620">
    <w:abstractNumId w:val="15"/>
  </w:num>
  <w:num w:numId="4" w16cid:durableId="1002784046">
    <w:abstractNumId w:val="29"/>
  </w:num>
  <w:num w:numId="5" w16cid:durableId="761726624">
    <w:abstractNumId w:val="19"/>
  </w:num>
  <w:num w:numId="6" w16cid:durableId="1355225601">
    <w:abstractNumId w:val="23"/>
  </w:num>
  <w:num w:numId="7" w16cid:durableId="671418870">
    <w:abstractNumId w:val="28"/>
  </w:num>
  <w:num w:numId="8" w16cid:durableId="1947276359">
    <w:abstractNumId w:val="22"/>
  </w:num>
  <w:num w:numId="9" w16cid:durableId="71582004">
    <w:abstractNumId w:val="26"/>
  </w:num>
  <w:num w:numId="10" w16cid:durableId="89593245">
    <w:abstractNumId w:val="25"/>
  </w:num>
  <w:num w:numId="11" w16cid:durableId="509680731">
    <w:abstractNumId w:val="27"/>
  </w:num>
  <w:num w:numId="12" w16cid:durableId="435103096">
    <w:abstractNumId w:val="9"/>
  </w:num>
  <w:num w:numId="13" w16cid:durableId="293216916">
    <w:abstractNumId w:val="31"/>
  </w:num>
  <w:num w:numId="14" w16cid:durableId="812328052">
    <w:abstractNumId w:val="1"/>
  </w:num>
  <w:num w:numId="15" w16cid:durableId="225726177">
    <w:abstractNumId w:val="17"/>
  </w:num>
  <w:num w:numId="16" w16cid:durableId="1769277460">
    <w:abstractNumId w:val="13"/>
  </w:num>
  <w:num w:numId="17" w16cid:durableId="787897928">
    <w:abstractNumId w:val="16"/>
  </w:num>
  <w:num w:numId="18" w16cid:durableId="667294461">
    <w:abstractNumId w:val="14"/>
  </w:num>
  <w:num w:numId="19" w16cid:durableId="761801787">
    <w:abstractNumId w:val="21"/>
  </w:num>
  <w:num w:numId="20" w16cid:durableId="2028676269">
    <w:abstractNumId w:val="20"/>
  </w:num>
  <w:num w:numId="21" w16cid:durableId="499275134">
    <w:abstractNumId w:val="4"/>
  </w:num>
  <w:num w:numId="22" w16cid:durableId="144008240">
    <w:abstractNumId w:val="18"/>
  </w:num>
  <w:num w:numId="23" w16cid:durableId="1132791239">
    <w:abstractNumId w:val="11"/>
  </w:num>
  <w:num w:numId="24" w16cid:durableId="821234354">
    <w:abstractNumId w:val="3"/>
  </w:num>
  <w:num w:numId="25" w16cid:durableId="1866675414">
    <w:abstractNumId w:val="8"/>
  </w:num>
  <w:num w:numId="26" w16cid:durableId="1878664456">
    <w:abstractNumId w:val="12"/>
  </w:num>
  <w:num w:numId="27" w16cid:durableId="1249778498">
    <w:abstractNumId w:val="2"/>
  </w:num>
  <w:num w:numId="28" w16cid:durableId="21323183">
    <w:abstractNumId w:val="32"/>
  </w:num>
  <w:num w:numId="29" w16cid:durableId="1174412934">
    <w:abstractNumId w:val="6"/>
  </w:num>
  <w:num w:numId="30" w16cid:durableId="640618247">
    <w:abstractNumId w:val="24"/>
  </w:num>
  <w:num w:numId="31" w16cid:durableId="613633488">
    <w:abstractNumId w:val="30"/>
  </w:num>
  <w:num w:numId="32" w16cid:durableId="1803305324">
    <w:abstractNumId w:val="5"/>
  </w:num>
  <w:num w:numId="33" w16cid:durableId="193662846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31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B32"/>
    <w:rsid w:val="000023BD"/>
    <w:rsid w:val="00003BB5"/>
    <w:rsid w:val="000070B9"/>
    <w:rsid w:val="00010976"/>
    <w:rsid w:val="00013308"/>
    <w:rsid w:val="00014D3E"/>
    <w:rsid w:val="00024C1F"/>
    <w:rsid w:val="000274DC"/>
    <w:rsid w:val="0003143A"/>
    <w:rsid w:val="0003448F"/>
    <w:rsid w:val="00035EB4"/>
    <w:rsid w:val="00040A58"/>
    <w:rsid w:val="0004233D"/>
    <w:rsid w:val="000459BA"/>
    <w:rsid w:val="0004701A"/>
    <w:rsid w:val="000500BE"/>
    <w:rsid w:val="000500D1"/>
    <w:rsid w:val="0005041B"/>
    <w:rsid w:val="0005157E"/>
    <w:rsid w:val="0005528D"/>
    <w:rsid w:val="00056E01"/>
    <w:rsid w:val="0006044E"/>
    <w:rsid w:val="00060D74"/>
    <w:rsid w:val="0006165C"/>
    <w:rsid w:val="000618B7"/>
    <w:rsid w:val="000636FE"/>
    <w:rsid w:val="000652E4"/>
    <w:rsid w:val="0006646F"/>
    <w:rsid w:val="00072EA3"/>
    <w:rsid w:val="00082932"/>
    <w:rsid w:val="00082CEA"/>
    <w:rsid w:val="00083712"/>
    <w:rsid w:val="00087B47"/>
    <w:rsid w:val="00091F91"/>
    <w:rsid w:val="0009405A"/>
    <w:rsid w:val="000A15EF"/>
    <w:rsid w:val="000A3F7C"/>
    <w:rsid w:val="000A4053"/>
    <w:rsid w:val="000A6771"/>
    <w:rsid w:val="000A6A7F"/>
    <w:rsid w:val="000A7645"/>
    <w:rsid w:val="000A79FA"/>
    <w:rsid w:val="000B2B1A"/>
    <w:rsid w:val="000B2BBC"/>
    <w:rsid w:val="000B3774"/>
    <w:rsid w:val="000B3D51"/>
    <w:rsid w:val="000C2DFE"/>
    <w:rsid w:val="000C2F76"/>
    <w:rsid w:val="000C5BB6"/>
    <w:rsid w:val="000C65C7"/>
    <w:rsid w:val="000D0B74"/>
    <w:rsid w:val="000D1586"/>
    <w:rsid w:val="000D3DA9"/>
    <w:rsid w:val="000E0459"/>
    <w:rsid w:val="000E3843"/>
    <w:rsid w:val="000E4E71"/>
    <w:rsid w:val="000F094A"/>
    <w:rsid w:val="000F146A"/>
    <w:rsid w:val="000F19E4"/>
    <w:rsid w:val="000F5997"/>
    <w:rsid w:val="000F71D4"/>
    <w:rsid w:val="000F7742"/>
    <w:rsid w:val="001030B8"/>
    <w:rsid w:val="00103FCC"/>
    <w:rsid w:val="00107779"/>
    <w:rsid w:val="00107869"/>
    <w:rsid w:val="00107AE9"/>
    <w:rsid w:val="00107CA5"/>
    <w:rsid w:val="00114B2A"/>
    <w:rsid w:val="001151F0"/>
    <w:rsid w:val="001151FE"/>
    <w:rsid w:val="00115E57"/>
    <w:rsid w:val="00116582"/>
    <w:rsid w:val="001219A7"/>
    <w:rsid w:val="001240BF"/>
    <w:rsid w:val="00132E2A"/>
    <w:rsid w:val="001331D0"/>
    <w:rsid w:val="001413C5"/>
    <w:rsid w:val="00143CAB"/>
    <w:rsid w:val="00144E58"/>
    <w:rsid w:val="0014570C"/>
    <w:rsid w:val="00145ED9"/>
    <w:rsid w:val="0014795C"/>
    <w:rsid w:val="001535BE"/>
    <w:rsid w:val="001539E1"/>
    <w:rsid w:val="001579F5"/>
    <w:rsid w:val="0016111A"/>
    <w:rsid w:val="0016310F"/>
    <w:rsid w:val="00163595"/>
    <w:rsid w:val="001648A9"/>
    <w:rsid w:val="00164C2A"/>
    <w:rsid w:val="00166AE0"/>
    <w:rsid w:val="00171870"/>
    <w:rsid w:val="001764DE"/>
    <w:rsid w:val="00176749"/>
    <w:rsid w:val="00176ECB"/>
    <w:rsid w:val="00181883"/>
    <w:rsid w:val="00181E67"/>
    <w:rsid w:val="00182697"/>
    <w:rsid w:val="00183209"/>
    <w:rsid w:val="00185813"/>
    <w:rsid w:val="001A1F23"/>
    <w:rsid w:val="001A3756"/>
    <w:rsid w:val="001A4688"/>
    <w:rsid w:val="001A4A53"/>
    <w:rsid w:val="001B2B51"/>
    <w:rsid w:val="001B4CFF"/>
    <w:rsid w:val="001B71DD"/>
    <w:rsid w:val="001C0CDD"/>
    <w:rsid w:val="001C3DE2"/>
    <w:rsid w:val="001C4CD3"/>
    <w:rsid w:val="001D593F"/>
    <w:rsid w:val="001D6503"/>
    <w:rsid w:val="001E00C1"/>
    <w:rsid w:val="001E1138"/>
    <w:rsid w:val="001E46EC"/>
    <w:rsid w:val="001E5FEE"/>
    <w:rsid w:val="001E7BE9"/>
    <w:rsid w:val="001F1966"/>
    <w:rsid w:val="001F1A54"/>
    <w:rsid w:val="001F7DDC"/>
    <w:rsid w:val="00200A8C"/>
    <w:rsid w:val="00202FF3"/>
    <w:rsid w:val="00204B42"/>
    <w:rsid w:val="0021738F"/>
    <w:rsid w:val="002214CA"/>
    <w:rsid w:val="00224891"/>
    <w:rsid w:val="00225024"/>
    <w:rsid w:val="00226AA1"/>
    <w:rsid w:val="00226FB4"/>
    <w:rsid w:val="00227FBA"/>
    <w:rsid w:val="00233AC5"/>
    <w:rsid w:val="00242F41"/>
    <w:rsid w:val="00245785"/>
    <w:rsid w:val="0024778F"/>
    <w:rsid w:val="00256356"/>
    <w:rsid w:val="002609F5"/>
    <w:rsid w:val="00261775"/>
    <w:rsid w:val="00261FBB"/>
    <w:rsid w:val="00263087"/>
    <w:rsid w:val="00265149"/>
    <w:rsid w:val="00267799"/>
    <w:rsid w:val="00276CCB"/>
    <w:rsid w:val="00280E97"/>
    <w:rsid w:val="00282075"/>
    <w:rsid w:val="00283AB9"/>
    <w:rsid w:val="00287623"/>
    <w:rsid w:val="00291C5F"/>
    <w:rsid w:val="00292E82"/>
    <w:rsid w:val="00294960"/>
    <w:rsid w:val="002A6065"/>
    <w:rsid w:val="002B34C3"/>
    <w:rsid w:val="002B3BB1"/>
    <w:rsid w:val="002B68C8"/>
    <w:rsid w:val="002C1E02"/>
    <w:rsid w:val="002C2477"/>
    <w:rsid w:val="002D0225"/>
    <w:rsid w:val="002D0D3A"/>
    <w:rsid w:val="002D20DA"/>
    <w:rsid w:val="002D31D0"/>
    <w:rsid w:val="002D602E"/>
    <w:rsid w:val="002E1AC4"/>
    <w:rsid w:val="002E2B50"/>
    <w:rsid w:val="002E3F4D"/>
    <w:rsid w:val="002E4451"/>
    <w:rsid w:val="002E7990"/>
    <w:rsid w:val="002F0E2F"/>
    <w:rsid w:val="002F21B3"/>
    <w:rsid w:val="002F63C5"/>
    <w:rsid w:val="002F743A"/>
    <w:rsid w:val="003004BE"/>
    <w:rsid w:val="00300783"/>
    <w:rsid w:val="00300D15"/>
    <w:rsid w:val="00301E03"/>
    <w:rsid w:val="00302C70"/>
    <w:rsid w:val="00304E09"/>
    <w:rsid w:val="003100BE"/>
    <w:rsid w:val="00311BDF"/>
    <w:rsid w:val="00312554"/>
    <w:rsid w:val="003131C4"/>
    <w:rsid w:val="0031667C"/>
    <w:rsid w:val="003178EB"/>
    <w:rsid w:val="003233EC"/>
    <w:rsid w:val="003235B7"/>
    <w:rsid w:val="00327E34"/>
    <w:rsid w:val="003348D8"/>
    <w:rsid w:val="0033578F"/>
    <w:rsid w:val="00336369"/>
    <w:rsid w:val="00337511"/>
    <w:rsid w:val="00342BC6"/>
    <w:rsid w:val="00342BFB"/>
    <w:rsid w:val="00344E24"/>
    <w:rsid w:val="00345F7A"/>
    <w:rsid w:val="0034623A"/>
    <w:rsid w:val="003466E1"/>
    <w:rsid w:val="00347D5A"/>
    <w:rsid w:val="00347EB1"/>
    <w:rsid w:val="003538A6"/>
    <w:rsid w:val="003571CC"/>
    <w:rsid w:val="00360122"/>
    <w:rsid w:val="00362505"/>
    <w:rsid w:val="00362B80"/>
    <w:rsid w:val="00367068"/>
    <w:rsid w:val="0037023C"/>
    <w:rsid w:val="00372F09"/>
    <w:rsid w:val="00373929"/>
    <w:rsid w:val="00374D2F"/>
    <w:rsid w:val="00374F53"/>
    <w:rsid w:val="003760CF"/>
    <w:rsid w:val="00377F93"/>
    <w:rsid w:val="003807B9"/>
    <w:rsid w:val="0038118D"/>
    <w:rsid w:val="0038292E"/>
    <w:rsid w:val="00391CB2"/>
    <w:rsid w:val="00393451"/>
    <w:rsid w:val="00394B76"/>
    <w:rsid w:val="00395549"/>
    <w:rsid w:val="0039613D"/>
    <w:rsid w:val="00397B8E"/>
    <w:rsid w:val="003A0745"/>
    <w:rsid w:val="003A0C09"/>
    <w:rsid w:val="003A1576"/>
    <w:rsid w:val="003A1E61"/>
    <w:rsid w:val="003A340D"/>
    <w:rsid w:val="003A3722"/>
    <w:rsid w:val="003A51AB"/>
    <w:rsid w:val="003A5B08"/>
    <w:rsid w:val="003B0FF0"/>
    <w:rsid w:val="003B1992"/>
    <w:rsid w:val="003B5419"/>
    <w:rsid w:val="003C0406"/>
    <w:rsid w:val="003C1DDB"/>
    <w:rsid w:val="003C7557"/>
    <w:rsid w:val="003D1CBB"/>
    <w:rsid w:val="003D4417"/>
    <w:rsid w:val="003D58C5"/>
    <w:rsid w:val="003D6DC3"/>
    <w:rsid w:val="003E3DE5"/>
    <w:rsid w:val="003E3E60"/>
    <w:rsid w:val="003E5495"/>
    <w:rsid w:val="003E5A58"/>
    <w:rsid w:val="003E609A"/>
    <w:rsid w:val="003F16AD"/>
    <w:rsid w:val="003F53FC"/>
    <w:rsid w:val="003F541A"/>
    <w:rsid w:val="00400750"/>
    <w:rsid w:val="00410ECD"/>
    <w:rsid w:val="004112A1"/>
    <w:rsid w:val="004126B7"/>
    <w:rsid w:val="00413395"/>
    <w:rsid w:val="00413C8F"/>
    <w:rsid w:val="00415BEC"/>
    <w:rsid w:val="00415E2C"/>
    <w:rsid w:val="00422E01"/>
    <w:rsid w:val="004262E4"/>
    <w:rsid w:val="00430F94"/>
    <w:rsid w:val="004337CD"/>
    <w:rsid w:val="00440C7F"/>
    <w:rsid w:val="00441725"/>
    <w:rsid w:val="004429F0"/>
    <w:rsid w:val="00442CFF"/>
    <w:rsid w:val="0044308A"/>
    <w:rsid w:val="00443737"/>
    <w:rsid w:val="00450EA9"/>
    <w:rsid w:val="00452806"/>
    <w:rsid w:val="004550E5"/>
    <w:rsid w:val="0046663E"/>
    <w:rsid w:val="0046712D"/>
    <w:rsid w:val="00467C97"/>
    <w:rsid w:val="004718C0"/>
    <w:rsid w:val="00472150"/>
    <w:rsid w:val="004737EF"/>
    <w:rsid w:val="00474C82"/>
    <w:rsid w:val="00475FFF"/>
    <w:rsid w:val="00476C91"/>
    <w:rsid w:val="004908E2"/>
    <w:rsid w:val="00490976"/>
    <w:rsid w:val="00490BA7"/>
    <w:rsid w:val="004A5975"/>
    <w:rsid w:val="004B0C0D"/>
    <w:rsid w:val="004B3051"/>
    <w:rsid w:val="004B388E"/>
    <w:rsid w:val="004B3D55"/>
    <w:rsid w:val="004B4495"/>
    <w:rsid w:val="004B4BEE"/>
    <w:rsid w:val="004B4E01"/>
    <w:rsid w:val="004C1856"/>
    <w:rsid w:val="004C277E"/>
    <w:rsid w:val="004C2B9D"/>
    <w:rsid w:val="004C5C10"/>
    <w:rsid w:val="004C64BD"/>
    <w:rsid w:val="004D0CCD"/>
    <w:rsid w:val="004D1948"/>
    <w:rsid w:val="004D1E3A"/>
    <w:rsid w:val="004D47EF"/>
    <w:rsid w:val="004D4BB1"/>
    <w:rsid w:val="004D4E3B"/>
    <w:rsid w:val="004D5BE1"/>
    <w:rsid w:val="004E2AC8"/>
    <w:rsid w:val="004E3F36"/>
    <w:rsid w:val="004E5F8D"/>
    <w:rsid w:val="004F44F4"/>
    <w:rsid w:val="004F4978"/>
    <w:rsid w:val="004F49AD"/>
    <w:rsid w:val="004F6A92"/>
    <w:rsid w:val="0050633A"/>
    <w:rsid w:val="0050669B"/>
    <w:rsid w:val="0050741B"/>
    <w:rsid w:val="00507857"/>
    <w:rsid w:val="00507C40"/>
    <w:rsid w:val="00513484"/>
    <w:rsid w:val="00514337"/>
    <w:rsid w:val="00514390"/>
    <w:rsid w:val="00516554"/>
    <w:rsid w:val="005205EA"/>
    <w:rsid w:val="00525D5F"/>
    <w:rsid w:val="00530B7F"/>
    <w:rsid w:val="00531C79"/>
    <w:rsid w:val="005339F2"/>
    <w:rsid w:val="0053565C"/>
    <w:rsid w:val="005374B8"/>
    <w:rsid w:val="00541CD9"/>
    <w:rsid w:val="005423B6"/>
    <w:rsid w:val="00552401"/>
    <w:rsid w:val="005556E6"/>
    <w:rsid w:val="00555CA2"/>
    <w:rsid w:val="00557325"/>
    <w:rsid w:val="00561473"/>
    <w:rsid w:val="00562C67"/>
    <w:rsid w:val="005634D4"/>
    <w:rsid w:val="00563AE6"/>
    <w:rsid w:val="00565E69"/>
    <w:rsid w:val="00566CC6"/>
    <w:rsid w:val="0057108A"/>
    <w:rsid w:val="005715EF"/>
    <w:rsid w:val="00572CC6"/>
    <w:rsid w:val="00573606"/>
    <w:rsid w:val="00576A26"/>
    <w:rsid w:val="00581685"/>
    <w:rsid w:val="00584342"/>
    <w:rsid w:val="00584BCE"/>
    <w:rsid w:val="00587385"/>
    <w:rsid w:val="0059007C"/>
    <w:rsid w:val="005946C4"/>
    <w:rsid w:val="00597CC1"/>
    <w:rsid w:val="00597EC6"/>
    <w:rsid w:val="005A202F"/>
    <w:rsid w:val="005A2656"/>
    <w:rsid w:val="005B2B88"/>
    <w:rsid w:val="005B5A28"/>
    <w:rsid w:val="005B72A3"/>
    <w:rsid w:val="005C1CFF"/>
    <w:rsid w:val="005C5DB4"/>
    <w:rsid w:val="005C74D4"/>
    <w:rsid w:val="005D08A9"/>
    <w:rsid w:val="005D42A4"/>
    <w:rsid w:val="005D52DF"/>
    <w:rsid w:val="005D6A57"/>
    <w:rsid w:val="005E20B1"/>
    <w:rsid w:val="005E21E7"/>
    <w:rsid w:val="005E2B69"/>
    <w:rsid w:val="005E3FCD"/>
    <w:rsid w:val="005E4DC5"/>
    <w:rsid w:val="005E529F"/>
    <w:rsid w:val="005E5A90"/>
    <w:rsid w:val="005E77FB"/>
    <w:rsid w:val="005F1C1D"/>
    <w:rsid w:val="005F40B0"/>
    <w:rsid w:val="005F786A"/>
    <w:rsid w:val="00604D55"/>
    <w:rsid w:val="006100F2"/>
    <w:rsid w:val="006114E1"/>
    <w:rsid w:val="00616748"/>
    <w:rsid w:val="00623ED0"/>
    <w:rsid w:val="00627AE1"/>
    <w:rsid w:val="006317F6"/>
    <w:rsid w:val="00634A0F"/>
    <w:rsid w:val="00642E19"/>
    <w:rsid w:val="00642F48"/>
    <w:rsid w:val="00644730"/>
    <w:rsid w:val="00644F23"/>
    <w:rsid w:val="0064546D"/>
    <w:rsid w:val="0064607F"/>
    <w:rsid w:val="0064702D"/>
    <w:rsid w:val="00650D86"/>
    <w:rsid w:val="00651757"/>
    <w:rsid w:val="00652B04"/>
    <w:rsid w:val="0065368E"/>
    <w:rsid w:val="006550CD"/>
    <w:rsid w:val="006571AE"/>
    <w:rsid w:val="0066288D"/>
    <w:rsid w:val="0066322F"/>
    <w:rsid w:val="006638DB"/>
    <w:rsid w:val="00663BB8"/>
    <w:rsid w:val="00667F9A"/>
    <w:rsid w:val="00671028"/>
    <w:rsid w:val="00672299"/>
    <w:rsid w:val="00675165"/>
    <w:rsid w:val="006767C5"/>
    <w:rsid w:val="006773EE"/>
    <w:rsid w:val="00677FE2"/>
    <w:rsid w:val="00686463"/>
    <w:rsid w:val="006919D8"/>
    <w:rsid w:val="00692321"/>
    <w:rsid w:val="00692414"/>
    <w:rsid w:val="00692F23"/>
    <w:rsid w:val="00694D87"/>
    <w:rsid w:val="0069503F"/>
    <w:rsid w:val="006A0A04"/>
    <w:rsid w:val="006A15AA"/>
    <w:rsid w:val="006A3A3A"/>
    <w:rsid w:val="006A7BD8"/>
    <w:rsid w:val="006B097B"/>
    <w:rsid w:val="006B18C1"/>
    <w:rsid w:val="006B22DA"/>
    <w:rsid w:val="006B7FC8"/>
    <w:rsid w:val="006C0CDC"/>
    <w:rsid w:val="006C1569"/>
    <w:rsid w:val="006C1744"/>
    <w:rsid w:val="006C17F2"/>
    <w:rsid w:val="006C3165"/>
    <w:rsid w:val="006C321B"/>
    <w:rsid w:val="006C35C3"/>
    <w:rsid w:val="006C525A"/>
    <w:rsid w:val="006D00CF"/>
    <w:rsid w:val="006D170D"/>
    <w:rsid w:val="006D3564"/>
    <w:rsid w:val="006D75F2"/>
    <w:rsid w:val="006E2814"/>
    <w:rsid w:val="006F0F87"/>
    <w:rsid w:val="006F1540"/>
    <w:rsid w:val="006F1C56"/>
    <w:rsid w:val="006F20AD"/>
    <w:rsid w:val="0070615B"/>
    <w:rsid w:val="0070770A"/>
    <w:rsid w:val="007079E4"/>
    <w:rsid w:val="00710ACF"/>
    <w:rsid w:val="00710AF1"/>
    <w:rsid w:val="0071331E"/>
    <w:rsid w:val="00714CAC"/>
    <w:rsid w:val="0071735B"/>
    <w:rsid w:val="00723BCE"/>
    <w:rsid w:val="00731886"/>
    <w:rsid w:val="00735D8B"/>
    <w:rsid w:val="00736778"/>
    <w:rsid w:val="00736BFF"/>
    <w:rsid w:val="00737A18"/>
    <w:rsid w:val="0074131F"/>
    <w:rsid w:val="007423AD"/>
    <w:rsid w:val="00742D34"/>
    <w:rsid w:val="00744327"/>
    <w:rsid w:val="007504D0"/>
    <w:rsid w:val="00752A3A"/>
    <w:rsid w:val="00764528"/>
    <w:rsid w:val="007658E2"/>
    <w:rsid w:val="00770DF4"/>
    <w:rsid w:val="007765C7"/>
    <w:rsid w:val="0077792D"/>
    <w:rsid w:val="007812D1"/>
    <w:rsid w:val="00782E0A"/>
    <w:rsid w:val="00783BA9"/>
    <w:rsid w:val="00783BE3"/>
    <w:rsid w:val="00784FA1"/>
    <w:rsid w:val="00790E3B"/>
    <w:rsid w:val="00797AC2"/>
    <w:rsid w:val="007B0BCC"/>
    <w:rsid w:val="007B0EC8"/>
    <w:rsid w:val="007B101C"/>
    <w:rsid w:val="007B75DE"/>
    <w:rsid w:val="007C143E"/>
    <w:rsid w:val="007D1334"/>
    <w:rsid w:val="007D1F60"/>
    <w:rsid w:val="007D2E15"/>
    <w:rsid w:val="007D3E49"/>
    <w:rsid w:val="007D40D8"/>
    <w:rsid w:val="007D61A6"/>
    <w:rsid w:val="007D6CC7"/>
    <w:rsid w:val="007D6FA8"/>
    <w:rsid w:val="007E1A68"/>
    <w:rsid w:val="007E2E14"/>
    <w:rsid w:val="007E3016"/>
    <w:rsid w:val="007E40D3"/>
    <w:rsid w:val="007E7E1B"/>
    <w:rsid w:val="007F1371"/>
    <w:rsid w:val="007F288F"/>
    <w:rsid w:val="007F706D"/>
    <w:rsid w:val="007F7ECE"/>
    <w:rsid w:val="00800A40"/>
    <w:rsid w:val="00806779"/>
    <w:rsid w:val="008104AB"/>
    <w:rsid w:val="00811C5B"/>
    <w:rsid w:val="00814686"/>
    <w:rsid w:val="00814E7D"/>
    <w:rsid w:val="008155DE"/>
    <w:rsid w:val="00815EC6"/>
    <w:rsid w:val="0081690C"/>
    <w:rsid w:val="00825391"/>
    <w:rsid w:val="0082794D"/>
    <w:rsid w:val="008279A1"/>
    <w:rsid w:val="00830442"/>
    <w:rsid w:val="0083160C"/>
    <w:rsid w:val="00835E93"/>
    <w:rsid w:val="00836CB2"/>
    <w:rsid w:val="00837749"/>
    <w:rsid w:val="00837AA5"/>
    <w:rsid w:val="008415FE"/>
    <w:rsid w:val="008441B4"/>
    <w:rsid w:val="00844728"/>
    <w:rsid w:val="008461D4"/>
    <w:rsid w:val="008476CF"/>
    <w:rsid w:val="00856AD7"/>
    <w:rsid w:val="008605F9"/>
    <w:rsid w:val="00860804"/>
    <w:rsid w:val="00860FA4"/>
    <w:rsid w:val="00861627"/>
    <w:rsid w:val="00861F47"/>
    <w:rsid w:val="00862638"/>
    <w:rsid w:val="00865694"/>
    <w:rsid w:val="0086654F"/>
    <w:rsid w:val="0086707D"/>
    <w:rsid w:val="00873925"/>
    <w:rsid w:val="0087418F"/>
    <w:rsid w:val="008744D1"/>
    <w:rsid w:val="00875C65"/>
    <w:rsid w:val="00880EFE"/>
    <w:rsid w:val="00883D8C"/>
    <w:rsid w:val="00885789"/>
    <w:rsid w:val="00886A58"/>
    <w:rsid w:val="00887C4A"/>
    <w:rsid w:val="0089010E"/>
    <w:rsid w:val="00891C57"/>
    <w:rsid w:val="00892851"/>
    <w:rsid w:val="00893914"/>
    <w:rsid w:val="0089450A"/>
    <w:rsid w:val="0089452D"/>
    <w:rsid w:val="008A6064"/>
    <w:rsid w:val="008A71A8"/>
    <w:rsid w:val="008B4EED"/>
    <w:rsid w:val="008B5BF6"/>
    <w:rsid w:val="008B6437"/>
    <w:rsid w:val="008B6A01"/>
    <w:rsid w:val="008B6E3C"/>
    <w:rsid w:val="008B6FAE"/>
    <w:rsid w:val="008B731C"/>
    <w:rsid w:val="008C41FD"/>
    <w:rsid w:val="008C43E0"/>
    <w:rsid w:val="008D020E"/>
    <w:rsid w:val="008D0BDC"/>
    <w:rsid w:val="008D1562"/>
    <w:rsid w:val="008D21AC"/>
    <w:rsid w:val="008D56E3"/>
    <w:rsid w:val="008D68A5"/>
    <w:rsid w:val="008D68C9"/>
    <w:rsid w:val="008D72F2"/>
    <w:rsid w:val="008E01AB"/>
    <w:rsid w:val="008E0C30"/>
    <w:rsid w:val="008E1782"/>
    <w:rsid w:val="008E1BA7"/>
    <w:rsid w:val="008E7EB0"/>
    <w:rsid w:val="008F0B85"/>
    <w:rsid w:val="008F18B8"/>
    <w:rsid w:val="008F46C4"/>
    <w:rsid w:val="008F4A02"/>
    <w:rsid w:val="008F63AE"/>
    <w:rsid w:val="009008B9"/>
    <w:rsid w:val="0090141B"/>
    <w:rsid w:val="009032CB"/>
    <w:rsid w:val="0091078F"/>
    <w:rsid w:val="00911AD7"/>
    <w:rsid w:val="00912B1C"/>
    <w:rsid w:val="0091383D"/>
    <w:rsid w:val="00914EE1"/>
    <w:rsid w:val="009158E3"/>
    <w:rsid w:val="009203AA"/>
    <w:rsid w:val="00921F36"/>
    <w:rsid w:val="009235CD"/>
    <w:rsid w:val="00923B5A"/>
    <w:rsid w:val="0092502A"/>
    <w:rsid w:val="0093334C"/>
    <w:rsid w:val="009354CB"/>
    <w:rsid w:val="00936C20"/>
    <w:rsid w:val="009400FA"/>
    <w:rsid w:val="00944F20"/>
    <w:rsid w:val="00945BE6"/>
    <w:rsid w:val="0095284A"/>
    <w:rsid w:val="00952DE2"/>
    <w:rsid w:val="00953621"/>
    <w:rsid w:val="00957009"/>
    <w:rsid w:val="00962957"/>
    <w:rsid w:val="0096637E"/>
    <w:rsid w:val="00967873"/>
    <w:rsid w:val="00967E72"/>
    <w:rsid w:val="00972D23"/>
    <w:rsid w:val="00975840"/>
    <w:rsid w:val="00982DA0"/>
    <w:rsid w:val="00984C10"/>
    <w:rsid w:val="00987127"/>
    <w:rsid w:val="00987FBB"/>
    <w:rsid w:val="00990264"/>
    <w:rsid w:val="00993B90"/>
    <w:rsid w:val="00995F88"/>
    <w:rsid w:val="009976FF"/>
    <w:rsid w:val="009A315D"/>
    <w:rsid w:val="009A5C81"/>
    <w:rsid w:val="009A77DA"/>
    <w:rsid w:val="009B148C"/>
    <w:rsid w:val="009B54A2"/>
    <w:rsid w:val="009B6E87"/>
    <w:rsid w:val="009D12D7"/>
    <w:rsid w:val="009D3485"/>
    <w:rsid w:val="009D3CBC"/>
    <w:rsid w:val="009D5D72"/>
    <w:rsid w:val="009E2112"/>
    <w:rsid w:val="009E2F3B"/>
    <w:rsid w:val="009E3E42"/>
    <w:rsid w:val="009E4651"/>
    <w:rsid w:val="009E7068"/>
    <w:rsid w:val="009F0097"/>
    <w:rsid w:val="009F1F81"/>
    <w:rsid w:val="009F3150"/>
    <w:rsid w:val="009F39B5"/>
    <w:rsid w:val="009F3CB4"/>
    <w:rsid w:val="009F7C70"/>
    <w:rsid w:val="00A022B3"/>
    <w:rsid w:val="00A05D50"/>
    <w:rsid w:val="00A11B9E"/>
    <w:rsid w:val="00A171E1"/>
    <w:rsid w:val="00A216E9"/>
    <w:rsid w:val="00A2492B"/>
    <w:rsid w:val="00A26A22"/>
    <w:rsid w:val="00A272F4"/>
    <w:rsid w:val="00A27F4F"/>
    <w:rsid w:val="00A318A0"/>
    <w:rsid w:val="00A3201A"/>
    <w:rsid w:val="00A330CE"/>
    <w:rsid w:val="00A337B9"/>
    <w:rsid w:val="00A3400C"/>
    <w:rsid w:val="00A3465A"/>
    <w:rsid w:val="00A3567A"/>
    <w:rsid w:val="00A41129"/>
    <w:rsid w:val="00A41C9B"/>
    <w:rsid w:val="00A435D9"/>
    <w:rsid w:val="00A43608"/>
    <w:rsid w:val="00A43A24"/>
    <w:rsid w:val="00A43D5E"/>
    <w:rsid w:val="00A4525F"/>
    <w:rsid w:val="00A45D89"/>
    <w:rsid w:val="00A50FAD"/>
    <w:rsid w:val="00A515D6"/>
    <w:rsid w:val="00A51B5A"/>
    <w:rsid w:val="00A52C56"/>
    <w:rsid w:val="00A558C2"/>
    <w:rsid w:val="00A5622B"/>
    <w:rsid w:val="00A636BA"/>
    <w:rsid w:val="00A63F16"/>
    <w:rsid w:val="00A64E28"/>
    <w:rsid w:val="00A7052B"/>
    <w:rsid w:val="00A72655"/>
    <w:rsid w:val="00A75055"/>
    <w:rsid w:val="00A77FF3"/>
    <w:rsid w:val="00A80F45"/>
    <w:rsid w:val="00A83CCE"/>
    <w:rsid w:val="00A84B29"/>
    <w:rsid w:val="00A86DB9"/>
    <w:rsid w:val="00A96105"/>
    <w:rsid w:val="00AA2112"/>
    <w:rsid w:val="00AA49C4"/>
    <w:rsid w:val="00AA739D"/>
    <w:rsid w:val="00AB07F2"/>
    <w:rsid w:val="00AB0916"/>
    <w:rsid w:val="00AB31FA"/>
    <w:rsid w:val="00AB4657"/>
    <w:rsid w:val="00AB7DB9"/>
    <w:rsid w:val="00AC2456"/>
    <w:rsid w:val="00AC5A0E"/>
    <w:rsid w:val="00AD4BD1"/>
    <w:rsid w:val="00AD56A7"/>
    <w:rsid w:val="00AD59F0"/>
    <w:rsid w:val="00AD6700"/>
    <w:rsid w:val="00AE1D59"/>
    <w:rsid w:val="00AE3153"/>
    <w:rsid w:val="00AE3BB6"/>
    <w:rsid w:val="00AE62A8"/>
    <w:rsid w:val="00AF02A0"/>
    <w:rsid w:val="00AF29A2"/>
    <w:rsid w:val="00AF3ED8"/>
    <w:rsid w:val="00AF5A95"/>
    <w:rsid w:val="00B02F2B"/>
    <w:rsid w:val="00B03235"/>
    <w:rsid w:val="00B0389F"/>
    <w:rsid w:val="00B04D0D"/>
    <w:rsid w:val="00B04FC6"/>
    <w:rsid w:val="00B053FD"/>
    <w:rsid w:val="00B05B18"/>
    <w:rsid w:val="00B06739"/>
    <w:rsid w:val="00B06C93"/>
    <w:rsid w:val="00B06EA3"/>
    <w:rsid w:val="00B104D4"/>
    <w:rsid w:val="00B10595"/>
    <w:rsid w:val="00B12D3C"/>
    <w:rsid w:val="00B16FC0"/>
    <w:rsid w:val="00B20E3A"/>
    <w:rsid w:val="00B217AF"/>
    <w:rsid w:val="00B21D0F"/>
    <w:rsid w:val="00B23567"/>
    <w:rsid w:val="00B237CD"/>
    <w:rsid w:val="00B260B4"/>
    <w:rsid w:val="00B26C31"/>
    <w:rsid w:val="00B347F4"/>
    <w:rsid w:val="00B37BDE"/>
    <w:rsid w:val="00B40731"/>
    <w:rsid w:val="00B4131E"/>
    <w:rsid w:val="00B43604"/>
    <w:rsid w:val="00B43F43"/>
    <w:rsid w:val="00B4572C"/>
    <w:rsid w:val="00B46936"/>
    <w:rsid w:val="00B472A6"/>
    <w:rsid w:val="00B57343"/>
    <w:rsid w:val="00B6199B"/>
    <w:rsid w:val="00B62DD2"/>
    <w:rsid w:val="00B64D72"/>
    <w:rsid w:val="00B713E6"/>
    <w:rsid w:val="00B7228D"/>
    <w:rsid w:val="00B73931"/>
    <w:rsid w:val="00B73BD1"/>
    <w:rsid w:val="00B75814"/>
    <w:rsid w:val="00B76205"/>
    <w:rsid w:val="00B76E55"/>
    <w:rsid w:val="00B83A23"/>
    <w:rsid w:val="00B83B83"/>
    <w:rsid w:val="00B84C90"/>
    <w:rsid w:val="00B84E9E"/>
    <w:rsid w:val="00B90283"/>
    <w:rsid w:val="00B908F1"/>
    <w:rsid w:val="00B946BB"/>
    <w:rsid w:val="00B977E0"/>
    <w:rsid w:val="00BA3E76"/>
    <w:rsid w:val="00BA5DF4"/>
    <w:rsid w:val="00BA621A"/>
    <w:rsid w:val="00BA6DD6"/>
    <w:rsid w:val="00BB0F18"/>
    <w:rsid w:val="00BB18FC"/>
    <w:rsid w:val="00BB1EA6"/>
    <w:rsid w:val="00BB4354"/>
    <w:rsid w:val="00BB4B01"/>
    <w:rsid w:val="00BB74E2"/>
    <w:rsid w:val="00BC0984"/>
    <w:rsid w:val="00BC2666"/>
    <w:rsid w:val="00BC313B"/>
    <w:rsid w:val="00BC3D53"/>
    <w:rsid w:val="00BC408C"/>
    <w:rsid w:val="00BD023A"/>
    <w:rsid w:val="00BD2F28"/>
    <w:rsid w:val="00BD5226"/>
    <w:rsid w:val="00BD5282"/>
    <w:rsid w:val="00BD53F7"/>
    <w:rsid w:val="00BD7405"/>
    <w:rsid w:val="00BE3DC8"/>
    <w:rsid w:val="00BE60ED"/>
    <w:rsid w:val="00BF0A50"/>
    <w:rsid w:val="00BF25C5"/>
    <w:rsid w:val="00BF2EAD"/>
    <w:rsid w:val="00BF326D"/>
    <w:rsid w:val="00BF4817"/>
    <w:rsid w:val="00BF6923"/>
    <w:rsid w:val="00BF7EFF"/>
    <w:rsid w:val="00C02EFB"/>
    <w:rsid w:val="00C0338D"/>
    <w:rsid w:val="00C0479E"/>
    <w:rsid w:val="00C05CD6"/>
    <w:rsid w:val="00C11074"/>
    <w:rsid w:val="00C1131E"/>
    <w:rsid w:val="00C13CA9"/>
    <w:rsid w:val="00C14C56"/>
    <w:rsid w:val="00C14DB1"/>
    <w:rsid w:val="00C164BF"/>
    <w:rsid w:val="00C2088E"/>
    <w:rsid w:val="00C20F9F"/>
    <w:rsid w:val="00C21091"/>
    <w:rsid w:val="00C22539"/>
    <w:rsid w:val="00C24E31"/>
    <w:rsid w:val="00C24F24"/>
    <w:rsid w:val="00C25AAC"/>
    <w:rsid w:val="00C26ADC"/>
    <w:rsid w:val="00C26CE4"/>
    <w:rsid w:val="00C27B9A"/>
    <w:rsid w:val="00C30724"/>
    <w:rsid w:val="00C33B6F"/>
    <w:rsid w:val="00C3637F"/>
    <w:rsid w:val="00C36DDB"/>
    <w:rsid w:val="00C40D07"/>
    <w:rsid w:val="00C415EA"/>
    <w:rsid w:val="00C44850"/>
    <w:rsid w:val="00C44DA1"/>
    <w:rsid w:val="00C47A9E"/>
    <w:rsid w:val="00C505EE"/>
    <w:rsid w:val="00C51900"/>
    <w:rsid w:val="00C55BEA"/>
    <w:rsid w:val="00C56CA2"/>
    <w:rsid w:val="00C60157"/>
    <w:rsid w:val="00C6263E"/>
    <w:rsid w:val="00C72AE1"/>
    <w:rsid w:val="00C8391B"/>
    <w:rsid w:val="00C83A1F"/>
    <w:rsid w:val="00C843A2"/>
    <w:rsid w:val="00C87466"/>
    <w:rsid w:val="00CA46FA"/>
    <w:rsid w:val="00CA4949"/>
    <w:rsid w:val="00CA6134"/>
    <w:rsid w:val="00CB0216"/>
    <w:rsid w:val="00CB386C"/>
    <w:rsid w:val="00CC2313"/>
    <w:rsid w:val="00CC470A"/>
    <w:rsid w:val="00CC666E"/>
    <w:rsid w:val="00CC7580"/>
    <w:rsid w:val="00CD0691"/>
    <w:rsid w:val="00CD15DD"/>
    <w:rsid w:val="00CD32BC"/>
    <w:rsid w:val="00CD545A"/>
    <w:rsid w:val="00CE1C1E"/>
    <w:rsid w:val="00CE2875"/>
    <w:rsid w:val="00CE2958"/>
    <w:rsid w:val="00CE4A37"/>
    <w:rsid w:val="00CE50C0"/>
    <w:rsid w:val="00CE5E47"/>
    <w:rsid w:val="00CF0244"/>
    <w:rsid w:val="00CF2F95"/>
    <w:rsid w:val="00CF36B1"/>
    <w:rsid w:val="00CF6DC0"/>
    <w:rsid w:val="00D0692E"/>
    <w:rsid w:val="00D10869"/>
    <w:rsid w:val="00D15EF2"/>
    <w:rsid w:val="00D27D5F"/>
    <w:rsid w:val="00D314FE"/>
    <w:rsid w:val="00D3261E"/>
    <w:rsid w:val="00D33774"/>
    <w:rsid w:val="00D34B28"/>
    <w:rsid w:val="00D40649"/>
    <w:rsid w:val="00D436E0"/>
    <w:rsid w:val="00D43B0E"/>
    <w:rsid w:val="00D44EEB"/>
    <w:rsid w:val="00D45741"/>
    <w:rsid w:val="00D46142"/>
    <w:rsid w:val="00D4616A"/>
    <w:rsid w:val="00D51F2A"/>
    <w:rsid w:val="00D5714D"/>
    <w:rsid w:val="00D600F2"/>
    <w:rsid w:val="00D6179F"/>
    <w:rsid w:val="00D70E69"/>
    <w:rsid w:val="00D7246F"/>
    <w:rsid w:val="00D726C9"/>
    <w:rsid w:val="00D75765"/>
    <w:rsid w:val="00D76B06"/>
    <w:rsid w:val="00D814D4"/>
    <w:rsid w:val="00D81579"/>
    <w:rsid w:val="00D8243E"/>
    <w:rsid w:val="00D85492"/>
    <w:rsid w:val="00D86117"/>
    <w:rsid w:val="00D86C1C"/>
    <w:rsid w:val="00D87F5E"/>
    <w:rsid w:val="00D90837"/>
    <w:rsid w:val="00D90DA1"/>
    <w:rsid w:val="00D92F17"/>
    <w:rsid w:val="00D956EA"/>
    <w:rsid w:val="00D96820"/>
    <w:rsid w:val="00D96B9C"/>
    <w:rsid w:val="00D97CC3"/>
    <w:rsid w:val="00D97D73"/>
    <w:rsid w:val="00DA1DFB"/>
    <w:rsid w:val="00DA3AB8"/>
    <w:rsid w:val="00DB012F"/>
    <w:rsid w:val="00DB0B32"/>
    <w:rsid w:val="00DB15C5"/>
    <w:rsid w:val="00DB26C4"/>
    <w:rsid w:val="00DB2B16"/>
    <w:rsid w:val="00DB33DF"/>
    <w:rsid w:val="00DB4A32"/>
    <w:rsid w:val="00DB64A8"/>
    <w:rsid w:val="00DB7327"/>
    <w:rsid w:val="00DC0CB1"/>
    <w:rsid w:val="00DC159C"/>
    <w:rsid w:val="00DC34C6"/>
    <w:rsid w:val="00DC39FC"/>
    <w:rsid w:val="00DD05D6"/>
    <w:rsid w:val="00DD1856"/>
    <w:rsid w:val="00DD2129"/>
    <w:rsid w:val="00DD2E92"/>
    <w:rsid w:val="00DD7479"/>
    <w:rsid w:val="00DE2624"/>
    <w:rsid w:val="00DE3F5E"/>
    <w:rsid w:val="00DE41FA"/>
    <w:rsid w:val="00DF068A"/>
    <w:rsid w:val="00DF14FF"/>
    <w:rsid w:val="00DF1536"/>
    <w:rsid w:val="00DF1C2A"/>
    <w:rsid w:val="00DF2647"/>
    <w:rsid w:val="00DF373E"/>
    <w:rsid w:val="00DF7AC4"/>
    <w:rsid w:val="00E00BDE"/>
    <w:rsid w:val="00E0165B"/>
    <w:rsid w:val="00E03BCD"/>
    <w:rsid w:val="00E052FD"/>
    <w:rsid w:val="00E053AD"/>
    <w:rsid w:val="00E06956"/>
    <w:rsid w:val="00E072E5"/>
    <w:rsid w:val="00E07B0F"/>
    <w:rsid w:val="00E07DC9"/>
    <w:rsid w:val="00E16090"/>
    <w:rsid w:val="00E22FA7"/>
    <w:rsid w:val="00E26419"/>
    <w:rsid w:val="00E26552"/>
    <w:rsid w:val="00E30359"/>
    <w:rsid w:val="00E313F3"/>
    <w:rsid w:val="00E3409E"/>
    <w:rsid w:val="00E367B8"/>
    <w:rsid w:val="00E41E9F"/>
    <w:rsid w:val="00E44958"/>
    <w:rsid w:val="00E4735B"/>
    <w:rsid w:val="00E47D20"/>
    <w:rsid w:val="00E51A2C"/>
    <w:rsid w:val="00E52CDB"/>
    <w:rsid w:val="00E53820"/>
    <w:rsid w:val="00E5414B"/>
    <w:rsid w:val="00E547C1"/>
    <w:rsid w:val="00E56EAE"/>
    <w:rsid w:val="00E60801"/>
    <w:rsid w:val="00E613BD"/>
    <w:rsid w:val="00E614AF"/>
    <w:rsid w:val="00E6503E"/>
    <w:rsid w:val="00E669FF"/>
    <w:rsid w:val="00E7275A"/>
    <w:rsid w:val="00E730AC"/>
    <w:rsid w:val="00E740E7"/>
    <w:rsid w:val="00E93185"/>
    <w:rsid w:val="00E95E78"/>
    <w:rsid w:val="00E96747"/>
    <w:rsid w:val="00EA2DA5"/>
    <w:rsid w:val="00EA37C8"/>
    <w:rsid w:val="00EA4B72"/>
    <w:rsid w:val="00EA4ED5"/>
    <w:rsid w:val="00EA6BEE"/>
    <w:rsid w:val="00EA7AED"/>
    <w:rsid w:val="00EB00C8"/>
    <w:rsid w:val="00EB395E"/>
    <w:rsid w:val="00EB5526"/>
    <w:rsid w:val="00EB5F28"/>
    <w:rsid w:val="00EC0E28"/>
    <w:rsid w:val="00EC6578"/>
    <w:rsid w:val="00EC72AA"/>
    <w:rsid w:val="00ED53AA"/>
    <w:rsid w:val="00ED58DA"/>
    <w:rsid w:val="00ED7955"/>
    <w:rsid w:val="00EE75CC"/>
    <w:rsid w:val="00EF194C"/>
    <w:rsid w:val="00EF1D82"/>
    <w:rsid w:val="00EF2B22"/>
    <w:rsid w:val="00EF41AC"/>
    <w:rsid w:val="00EF41CD"/>
    <w:rsid w:val="00EF41E7"/>
    <w:rsid w:val="00EF79B5"/>
    <w:rsid w:val="00F0001F"/>
    <w:rsid w:val="00F00552"/>
    <w:rsid w:val="00F01F11"/>
    <w:rsid w:val="00F066F5"/>
    <w:rsid w:val="00F10C4B"/>
    <w:rsid w:val="00F10F1F"/>
    <w:rsid w:val="00F13579"/>
    <w:rsid w:val="00F1425C"/>
    <w:rsid w:val="00F14392"/>
    <w:rsid w:val="00F26087"/>
    <w:rsid w:val="00F304B3"/>
    <w:rsid w:val="00F3119D"/>
    <w:rsid w:val="00F3148D"/>
    <w:rsid w:val="00F34EF9"/>
    <w:rsid w:val="00F35199"/>
    <w:rsid w:val="00F36BA3"/>
    <w:rsid w:val="00F462A0"/>
    <w:rsid w:val="00F463C9"/>
    <w:rsid w:val="00F463F5"/>
    <w:rsid w:val="00F46889"/>
    <w:rsid w:val="00F476C8"/>
    <w:rsid w:val="00F52024"/>
    <w:rsid w:val="00F52585"/>
    <w:rsid w:val="00F53D50"/>
    <w:rsid w:val="00F61A8A"/>
    <w:rsid w:val="00F63E6E"/>
    <w:rsid w:val="00F646D4"/>
    <w:rsid w:val="00F64C5B"/>
    <w:rsid w:val="00F64EB3"/>
    <w:rsid w:val="00F66EFD"/>
    <w:rsid w:val="00F6761E"/>
    <w:rsid w:val="00F700E9"/>
    <w:rsid w:val="00F72076"/>
    <w:rsid w:val="00F72368"/>
    <w:rsid w:val="00F7452E"/>
    <w:rsid w:val="00F755C4"/>
    <w:rsid w:val="00F762F0"/>
    <w:rsid w:val="00F87564"/>
    <w:rsid w:val="00F8757F"/>
    <w:rsid w:val="00F8798A"/>
    <w:rsid w:val="00F90782"/>
    <w:rsid w:val="00F90D5D"/>
    <w:rsid w:val="00F9269E"/>
    <w:rsid w:val="00F96F41"/>
    <w:rsid w:val="00FA14B4"/>
    <w:rsid w:val="00FA2BA2"/>
    <w:rsid w:val="00FA3C38"/>
    <w:rsid w:val="00FA428F"/>
    <w:rsid w:val="00FA5D5B"/>
    <w:rsid w:val="00FA78F4"/>
    <w:rsid w:val="00FA7A87"/>
    <w:rsid w:val="00FA7B3F"/>
    <w:rsid w:val="00FB0A04"/>
    <w:rsid w:val="00FB22A2"/>
    <w:rsid w:val="00FB29EB"/>
    <w:rsid w:val="00FB6724"/>
    <w:rsid w:val="00FC375F"/>
    <w:rsid w:val="00FC3A8F"/>
    <w:rsid w:val="00FC5E10"/>
    <w:rsid w:val="00FC6DDF"/>
    <w:rsid w:val="00FD18FF"/>
    <w:rsid w:val="00FD258B"/>
    <w:rsid w:val="00FD2AE8"/>
    <w:rsid w:val="00FD2FC0"/>
    <w:rsid w:val="00FD4D55"/>
    <w:rsid w:val="00FD6D8F"/>
    <w:rsid w:val="00FD7239"/>
    <w:rsid w:val="00FE0B58"/>
    <w:rsid w:val="00FE1B35"/>
    <w:rsid w:val="00FE47D1"/>
    <w:rsid w:val="00FE4F45"/>
    <w:rsid w:val="00FE6368"/>
    <w:rsid w:val="00FE6D9D"/>
    <w:rsid w:val="00FF16EC"/>
    <w:rsid w:val="00FF319F"/>
    <w:rsid w:val="00FF5B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EFA024C"/>
  <w15:docId w15:val="{4EDA8068-1817-401E-BBDD-A225BF2CE7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6368"/>
    <w:pPr>
      <w:jc w:val="both"/>
    </w:pPr>
    <w:rPr>
      <w:rFonts w:eastAsia="Times New Roman"/>
      <w:szCs w:val="24"/>
      <w:lang w:val="hr-HR" w:eastAsia="hr-HR"/>
    </w:rPr>
  </w:style>
  <w:style w:type="paragraph" w:styleId="Heading1">
    <w:name w:val="heading 1"/>
    <w:basedOn w:val="Normal"/>
    <w:next w:val="Normal"/>
    <w:link w:val="Heading1Char"/>
    <w:uiPriority w:val="9"/>
    <w:qFormat/>
    <w:rsid w:val="003571CC"/>
    <w:pPr>
      <w:keepNext/>
      <w:keepLines/>
      <w:outlineLvl w:val="0"/>
    </w:pPr>
    <w:rPr>
      <w:rFonts w:ascii="Arial" w:hAnsi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3571CC"/>
    <w:pPr>
      <w:keepNext/>
      <w:keepLines/>
      <w:outlineLvl w:val="1"/>
    </w:pPr>
    <w:rPr>
      <w:rFonts w:ascii="Arial" w:hAnsi="Arial"/>
      <w:b/>
      <w:bCs/>
      <w:color w:val="000000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3571CC"/>
    <w:rPr>
      <w:rFonts w:ascii="Arial" w:eastAsia="Times New Roman" w:hAnsi="Arial" w:cs="Times New Roman"/>
      <w:b/>
      <w:bCs/>
      <w:sz w:val="28"/>
      <w:szCs w:val="28"/>
    </w:rPr>
  </w:style>
  <w:style w:type="character" w:customStyle="1" w:styleId="Heading2Char">
    <w:name w:val="Heading 2 Char"/>
    <w:link w:val="Heading2"/>
    <w:uiPriority w:val="9"/>
    <w:semiHidden/>
    <w:rsid w:val="003571CC"/>
    <w:rPr>
      <w:rFonts w:ascii="Arial" w:eastAsia="Times New Roman" w:hAnsi="Arial" w:cs="Times New Roman"/>
      <w:b/>
      <w:bCs/>
      <w:color w:val="000000"/>
      <w:sz w:val="26"/>
      <w:szCs w:val="26"/>
    </w:rPr>
  </w:style>
  <w:style w:type="table" w:styleId="TableGrid">
    <w:name w:val="Table Grid"/>
    <w:basedOn w:val="TableNormal"/>
    <w:rsid w:val="007F288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customStyle="1" w:styleId="HeaderChar">
    <w:name w:val="Header Char"/>
    <w:link w:val="Header"/>
    <w:uiPriority w:val="99"/>
    <w:rsid w:val="007F288F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Footer">
    <w:name w:val="footer"/>
    <w:basedOn w:val="Normal"/>
    <w:link w:val="FooterChar"/>
    <w:uiPriority w:val="99"/>
    <w:unhideWhenUsed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customStyle="1" w:styleId="FooterChar">
    <w:name w:val="Footer Char"/>
    <w:link w:val="Footer"/>
    <w:uiPriority w:val="99"/>
    <w:rsid w:val="007F288F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288F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288F"/>
    <w:rPr>
      <w:rFonts w:ascii="Tahoma" w:eastAsia="Times New Roman" w:hAnsi="Tahoma" w:cs="Tahoma"/>
      <w:sz w:val="16"/>
      <w:szCs w:val="16"/>
      <w:lang w:eastAsia="hr-HR"/>
    </w:rPr>
  </w:style>
  <w:style w:type="paragraph" w:styleId="ListParagraph">
    <w:name w:val="List Paragraph"/>
    <w:basedOn w:val="Normal"/>
    <w:uiPriority w:val="34"/>
    <w:qFormat/>
    <w:rsid w:val="00972D23"/>
    <w:pPr>
      <w:ind w:left="720"/>
      <w:contextualSpacing/>
    </w:pPr>
  </w:style>
  <w:style w:type="paragraph" w:styleId="NormalWeb">
    <w:name w:val="Normal (Web)"/>
    <w:basedOn w:val="Normal"/>
    <w:uiPriority w:val="99"/>
    <w:rsid w:val="00183209"/>
    <w:pPr>
      <w:spacing w:before="100" w:beforeAutospacing="1" w:after="100" w:afterAutospacing="1"/>
    </w:pPr>
    <w:rPr>
      <w:rFonts w:ascii="Times New Roman" w:hAnsi="Times New Roman"/>
    </w:rPr>
  </w:style>
  <w:style w:type="paragraph" w:styleId="NoSpacing">
    <w:name w:val="No Spacing"/>
    <w:uiPriority w:val="1"/>
    <w:qFormat/>
    <w:rsid w:val="00B64D72"/>
    <w:rPr>
      <w:rFonts w:eastAsia="Times New Roman"/>
      <w:szCs w:val="24"/>
      <w:lang w:val="hr-HR" w:eastAsia="hr-HR"/>
    </w:rPr>
  </w:style>
  <w:style w:type="paragraph" w:customStyle="1" w:styleId="Razred">
    <w:name w:val="_Razred"/>
    <w:basedOn w:val="Normal"/>
    <w:qFormat/>
    <w:rsid w:val="0064702D"/>
    <w:rPr>
      <w:rFonts w:cs="Arial"/>
      <w:b/>
      <w:i/>
      <w:color w:val="44546A" w:themeColor="text2"/>
      <w:szCs w:val="20"/>
    </w:rPr>
  </w:style>
  <w:style w:type="paragraph" w:customStyle="1" w:styleId="Razrednaslov">
    <w:name w:val="_Razred_naslov"/>
    <w:basedOn w:val="Normal"/>
    <w:qFormat/>
    <w:rsid w:val="0064702D"/>
    <w:pPr>
      <w:jc w:val="left"/>
    </w:pPr>
    <w:rPr>
      <w:b/>
      <w:color w:val="44546A" w:themeColor="text2"/>
      <w:sz w:val="22"/>
      <w:szCs w:val="22"/>
    </w:rPr>
  </w:style>
  <w:style w:type="paragraph" w:customStyle="1" w:styleId="Razredcentar">
    <w:name w:val="_Razred_centar"/>
    <w:basedOn w:val="Normal"/>
    <w:qFormat/>
    <w:rsid w:val="0064702D"/>
    <w:pPr>
      <w:jc w:val="center"/>
    </w:pPr>
    <w:rPr>
      <w:rFonts w:cs="Arial"/>
      <w:b/>
      <w:bCs/>
      <w:color w:val="44546A" w:themeColor="text2"/>
      <w:szCs w:val="20"/>
    </w:rPr>
  </w:style>
  <w:style w:type="paragraph" w:styleId="Revision">
    <w:name w:val="Revision"/>
    <w:hidden/>
    <w:uiPriority w:val="99"/>
    <w:semiHidden/>
    <w:rsid w:val="00837AA5"/>
    <w:rPr>
      <w:rFonts w:eastAsia="Times New Roman"/>
      <w:szCs w:val="24"/>
      <w:lang w:val="hr-HR" w:eastAsia="hr-HR"/>
    </w:rPr>
  </w:style>
  <w:style w:type="character" w:styleId="Hyperlink">
    <w:name w:val="Hyperlink"/>
    <w:basedOn w:val="DefaultParagraphFont"/>
    <w:uiPriority w:val="99"/>
    <w:unhideWhenUsed/>
    <w:rsid w:val="002C1E02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2C1E02"/>
    <w:rPr>
      <w:color w:val="954F72" w:themeColor="followedHyperlink"/>
      <w:u w:val="single"/>
    </w:rPr>
  </w:style>
  <w:style w:type="paragraph" w:customStyle="1" w:styleId="p1">
    <w:name w:val="p1"/>
    <w:basedOn w:val="Normal"/>
    <w:rsid w:val="001E46EC"/>
    <w:pPr>
      <w:shd w:val="clear" w:color="auto" w:fill="FFFFFF"/>
      <w:jc w:val="left"/>
    </w:pPr>
    <w:rPr>
      <w:rFonts w:ascii="Helvetica" w:eastAsia="Calibri" w:hAnsi="Helvetica"/>
      <w:color w:val="333333"/>
      <w:sz w:val="27"/>
      <w:szCs w:val="27"/>
      <w:lang w:val="en-US" w:eastAsia="en-US"/>
    </w:rPr>
  </w:style>
  <w:style w:type="paragraph" w:customStyle="1" w:styleId="p2">
    <w:name w:val="p2"/>
    <w:basedOn w:val="Normal"/>
    <w:rsid w:val="001E46EC"/>
    <w:pPr>
      <w:shd w:val="clear" w:color="auto" w:fill="FFFFFF"/>
      <w:jc w:val="left"/>
    </w:pPr>
    <w:rPr>
      <w:rFonts w:ascii="Helvetica" w:eastAsia="Calibri" w:hAnsi="Helvetica"/>
      <w:color w:val="333333"/>
      <w:sz w:val="24"/>
      <w:lang w:val="en-US" w:eastAsia="en-US"/>
    </w:rPr>
  </w:style>
  <w:style w:type="paragraph" w:customStyle="1" w:styleId="p3">
    <w:name w:val="p3"/>
    <w:basedOn w:val="Normal"/>
    <w:rsid w:val="001E46EC"/>
    <w:pPr>
      <w:shd w:val="clear" w:color="auto" w:fill="FFFFFF"/>
      <w:jc w:val="left"/>
    </w:pPr>
    <w:rPr>
      <w:rFonts w:ascii="Helvetica" w:eastAsia="Calibri" w:hAnsi="Helvetica"/>
      <w:color w:val="33CCCC"/>
      <w:sz w:val="24"/>
      <w:lang w:val="en-US" w:eastAsia="en-US"/>
    </w:rPr>
  </w:style>
  <w:style w:type="character" w:customStyle="1" w:styleId="s1">
    <w:name w:val="s1"/>
    <w:basedOn w:val="DefaultParagraphFont"/>
    <w:rsid w:val="001E46EC"/>
  </w:style>
  <w:style w:type="paragraph" w:customStyle="1" w:styleId="p4">
    <w:name w:val="p4"/>
    <w:basedOn w:val="Normal"/>
    <w:rsid w:val="001E46EC"/>
    <w:pPr>
      <w:shd w:val="clear" w:color="auto" w:fill="FFFFFF"/>
      <w:jc w:val="left"/>
    </w:pPr>
    <w:rPr>
      <w:rFonts w:ascii="Helvetica" w:eastAsia="Calibri" w:hAnsi="Helvetica"/>
      <w:color w:val="33CCCC"/>
      <w:sz w:val="24"/>
      <w:lang w:val="en-US" w:eastAsia="en-US"/>
    </w:rPr>
  </w:style>
  <w:style w:type="character" w:customStyle="1" w:styleId="s2">
    <w:name w:val="s2"/>
    <w:basedOn w:val="DefaultParagraphFont"/>
    <w:rsid w:val="001E46EC"/>
    <w:rPr>
      <w:rFonts w:ascii="Helvetica" w:hAnsi="Helvetica" w:hint="default"/>
      <w:color w:val="33CCCC"/>
      <w:sz w:val="24"/>
      <w:szCs w:val="24"/>
    </w:rPr>
  </w:style>
  <w:style w:type="character" w:customStyle="1" w:styleId="apple-converted-space">
    <w:name w:val="apple-converted-space"/>
    <w:basedOn w:val="DefaultParagraphFont"/>
    <w:rsid w:val="001E46EC"/>
  </w:style>
  <w:style w:type="paragraph" w:customStyle="1" w:styleId="p5">
    <w:name w:val="p5"/>
    <w:basedOn w:val="Normal"/>
    <w:rsid w:val="005B2B88"/>
    <w:pPr>
      <w:jc w:val="left"/>
    </w:pPr>
    <w:rPr>
      <w:rFonts w:ascii="Comic Sans MS" w:eastAsia="Calibri" w:hAnsi="Comic Sans MS"/>
      <w:color w:val="12234B"/>
      <w:szCs w:val="20"/>
      <w:lang w:val="en-US" w:eastAsia="en-US"/>
    </w:rPr>
  </w:style>
  <w:style w:type="paragraph" w:customStyle="1" w:styleId="p6">
    <w:name w:val="p6"/>
    <w:basedOn w:val="Normal"/>
    <w:rsid w:val="005B2B88"/>
    <w:pPr>
      <w:ind w:left="1440" w:hanging="144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7">
    <w:name w:val="p7"/>
    <w:basedOn w:val="Normal"/>
    <w:rsid w:val="005B2B88"/>
    <w:pPr>
      <w:ind w:left="1440" w:firstLine="72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8">
    <w:name w:val="p8"/>
    <w:basedOn w:val="Normal"/>
    <w:rsid w:val="005B2B88"/>
    <w:pPr>
      <w:ind w:left="720" w:firstLine="72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9">
    <w:name w:val="p9"/>
    <w:basedOn w:val="Normal"/>
    <w:rsid w:val="005B2B88"/>
    <w:pPr>
      <w:ind w:left="720" w:firstLine="720"/>
      <w:jc w:val="left"/>
    </w:pPr>
    <w:rPr>
      <w:rFonts w:ascii="Arial" w:eastAsia="Calibri" w:hAnsi="Arial" w:cs="Arial"/>
      <w:color w:val="12234B"/>
      <w:sz w:val="18"/>
      <w:szCs w:val="18"/>
      <w:lang w:val="en-US" w:eastAsia="en-US"/>
    </w:rPr>
  </w:style>
  <w:style w:type="paragraph" w:customStyle="1" w:styleId="p10">
    <w:name w:val="p10"/>
    <w:basedOn w:val="Normal"/>
    <w:rsid w:val="005B2B88"/>
    <w:pPr>
      <w:ind w:left="1440" w:hanging="1440"/>
      <w:jc w:val="left"/>
    </w:pPr>
    <w:rPr>
      <w:rFonts w:ascii="Arial" w:eastAsia="Calibri" w:hAnsi="Arial" w:cs="Arial"/>
      <w:color w:val="12234B"/>
      <w:sz w:val="18"/>
      <w:szCs w:val="18"/>
      <w:lang w:val="en-US" w:eastAsia="en-US"/>
    </w:rPr>
  </w:style>
  <w:style w:type="paragraph" w:customStyle="1" w:styleId="p11">
    <w:name w:val="p11"/>
    <w:basedOn w:val="Normal"/>
    <w:rsid w:val="005B2B88"/>
    <w:pPr>
      <w:ind w:left="2160" w:hanging="2160"/>
      <w:jc w:val="left"/>
    </w:pPr>
    <w:rPr>
      <w:rFonts w:ascii="Arial" w:eastAsia="Calibri" w:hAnsi="Arial" w:cs="Arial"/>
      <w:color w:val="333333"/>
      <w:sz w:val="18"/>
      <w:szCs w:val="18"/>
      <w:lang w:val="en-US" w:eastAsia="en-US"/>
    </w:rPr>
  </w:style>
  <w:style w:type="paragraph" w:customStyle="1" w:styleId="p12">
    <w:name w:val="p12"/>
    <w:basedOn w:val="Normal"/>
    <w:rsid w:val="005B2B88"/>
    <w:pPr>
      <w:ind w:left="2160" w:hanging="2160"/>
      <w:jc w:val="left"/>
    </w:pPr>
    <w:rPr>
      <w:rFonts w:ascii="Arial" w:eastAsia="Calibri" w:hAnsi="Arial" w:cs="Arial"/>
      <w:color w:val="12234B"/>
      <w:sz w:val="18"/>
      <w:szCs w:val="18"/>
      <w:lang w:val="en-US" w:eastAsia="en-US"/>
    </w:rPr>
  </w:style>
  <w:style w:type="paragraph" w:customStyle="1" w:styleId="p13">
    <w:name w:val="p13"/>
    <w:basedOn w:val="Normal"/>
    <w:rsid w:val="005B2B88"/>
    <w:pPr>
      <w:jc w:val="left"/>
    </w:pPr>
    <w:rPr>
      <w:rFonts w:ascii="Times New Roman" w:eastAsia="Calibri" w:hAnsi="Times New Roman"/>
      <w:color w:val="12234B"/>
      <w:sz w:val="24"/>
      <w:lang w:val="en-US" w:eastAsia="en-US"/>
    </w:rPr>
  </w:style>
  <w:style w:type="paragraph" w:customStyle="1" w:styleId="p14">
    <w:name w:val="p14"/>
    <w:basedOn w:val="Normal"/>
    <w:rsid w:val="005B2B88"/>
    <w:pPr>
      <w:ind w:left="1440" w:hanging="1440"/>
      <w:jc w:val="left"/>
    </w:pPr>
    <w:rPr>
      <w:rFonts w:ascii="Verdana" w:eastAsia="Calibri" w:hAnsi="Verdana"/>
      <w:color w:val="12234B"/>
      <w:sz w:val="18"/>
      <w:szCs w:val="18"/>
      <w:lang w:val="en-US" w:eastAsia="en-US"/>
    </w:rPr>
  </w:style>
  <w:style w:type="paragraph" w:customStyle="1" w:styleId="p15">
    <w:name w:val="p15"/>
    <w:basedOn w:val="Normal"/>
    <w:rsid w:val="005B2B88"/>
    <w:pPr>
      <w:ind w:left="1440" w:hanging="1440"/>
      <w:jc w:val="left"/>
    </w:pPr>
    <w:rPr>
      <w:rFonts w:ascii="Times New Roman" w:eastAsia="Calibri" w:hAnsi="Times New Roman"/>
      <w:color w:val="12234B"/>
      <w:sz w:val="24"/>
      <w:lang w:val="en-US" w:eastAsia="en-US"/>
    </w:rPr>
  </w:style>
  <w:style w:type="paragraph" w:customStyle="1" w:styleId="p16">
    <w:name w:val="p16"/>
    <w:basedOn w:val="Normal"/>
    <w:rsid w:val="005B2B88"/>
    <w:pPr>
      <w:ind w:left="1080" w:hanging="108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17">
    <w:name w:val="p17"/>
    <w:basedOn w:val="Normal"/>
    <w:rsid w:val="005B2B88"/>
    <w:pPr>
      <w:jc w:val="left"/>
    </w:pPr>
    <w:rPr>
      <w:rFonts w:ascii="Arial" w:eastAsia="Calibri" w:hAnsi="Arial" w:cs="Arial"/>
      <w:color w:val="12234B"/>
      <w:sz w:val="24"/>
      <w:lang w:val="en-US" w:eastAsia="en-US"/>
    </w:rPr>
  </w:style>
  <w:style w:type="paragraph" w:customStyle="1" w:styleId="p18">
    <w:name w:val="p18"/>
    <w:basedOn w:val="Normal"/>
    <w:rsid w:val="005B2B88"/>
    <w:pPr>
      <w:jc w:val="left"/>
    </w:pPr>
    <w:rPr>
      <w:rFonts w:ascii="Times" w:eastAsia="Calibri" w:hAnsi="Times"/>
      <w:color w:val="12234B"/>
      <w:sz w:val="24"/>
      <w:lang w:val="en-US" w:eastAsia="en-US"/>
    </w:rPr>
  </w:style>
  <w:style w:type="paragraph" w:customStyle="1" w:styleId="p19">
    <w:name w:val="p19"/>
    <w:basedOn w:val="Normal"/>
    <w:rsid w:val="005B2B88"/>
    <w:pPr>
      <w:ind w:firstLine="36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20">
    <w:name w:val="p20"/>
    <w:basedOn w:val="Normal"/>
    <w:rsid w:val="005B2B88"/>
    <w:pPr>
      <w:ind w:left="420" w:hanging="42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21">
    <w:name w:val="p21"/>
    <w:basedOn w:val="Normal"/>
    <w:rsid w:val="005B2B88"/>
    <w:pPr>
      <w:jc w:val="left"/>
    </w:pPr>
    <w:rPr>
      <w:rFonts w:ascii="Arial" w:eastAsia="Calibri" w:hAnsi="Arial" w:cs="Arial"/>
      <w:color w:val="000080"/>
      <w:szCs w:val="20"/>
      <w:lang w:val="en-US" w:eastAsia="en-US"/>
    </w:rPr>
  </w:style>
  <w:style w:type="paragraph" w:customStyle="1" w:styleId="p22">
    <w:name w:val="p22"/>
    <w:basedOn w:val="Normal"/>
    <w:rsid w:val="005B2B88"/>
    <w:pPr>
      <w:ind w:left="1080" w:hanging="1080"/>
      <w:jc w:val="left"/>
    </w:pPr>
    <w:rPr>
      <w:rFonts w:ascii="Arial" w:eastAsia="Calibri" w:hAnsi="Arial" w:cs="Arial"/>
      <w:color w:val="000080"/>
      <w:szCs w:val="20"/>
      <w:lang w:val="en-US" w:eastAsia="en-US"/>
    </w:rPr>
  </w:style>
  <w:style w:type="character" w:customStyle="1" w:styleId="s3">
    <w:name w:val="s3"/>
    <w:basedOn w:val="DefaultParagraphFont"/>
    <w:rsid w:val="005B2B88"/>
    <w:rPr>
      <w:rFonts w:ascii="Times New Roman" w:hAnsi="Times New Roman" w:cs="Times New Roman" w:hint="default"/>
      <w:sz w:val="18"/>
      <w:szCs w:val="18"/>
    </w:rPr>
  </w:style>
  <w:style w:type="character" w:customStyle="1" w:styleId="s4">
    <w:name w:val="s4"/>
    <w:basedOn w:val="DefaultParagraphFont"/>
    <w:rsid w:val="005B2B88"/>
    <w:rPr>
      <w:rFonts w:ascii="Arial" w:hAnsi="Arial" w:cs="Arial" w:hint="default"/>
      <w:sz w:val="18"/>
      <w:szCs w:val="18"/>
    </w:rPr>
  </w:style>
  <w:style w:type="character" w:customStyle="1" w:styleId="s5">
    <w:name w:val="s5"/>
    <w:basedOn w:val="DefaultParagraphFont"/>
    <w:rsid w:val="005B2B88"/>
    <w:rPr>
      <w:rFonts w:ascii="Times New Roman" w:hAnsi="Times New Roman" w:cs="Times New Roman" w:hint="default"/>
      <w:sz w:val="24"/>
      <w:szCs w:val="24"/>
    </w:rPr>
  </w:style>
  <w:style w:type="character" w:customStyle="1" w:styleId="s6">
    <w:name w:val="s6"/>
    <w:basedOn w:val="DefaultParagraphFont"/>
    <w:rsid w:val="005B2B88"/>
    <w:rPr>
      <w:color w:val="12234B"/>
    </w:rPr>
  </w:style>
  <w:style w:type="character" w:customStyle="1" w:styleId="s7">
    <w:name w:val="s7"/>
    <w:basedOn w:val="DefaultParagraphFont"/>
    <w:rsid w:val="005B2B88"/>
    <w:rPr>
      <w:rFonts w:ascii="Arial" w:hAnsi="Arial" w:cs="Arial" w:hint="default"/>
      <w:sz w:val="20"/>
      <w:szCs w:val="20"/>
    </w:rPr>
  </w:style>
  <w:style w:type="character" w:customStyle="1" w:styleId="s8">
    <w:name w:val="s8"/>
    <w:basedOn w:val="DefaultParagraphFont"/>
    <w:rsid w:val="005B2B88"/>
    <w:rPr>
      <w:rFonts w:ascii="Times New Roman" w:hAnsi="Times New Roman" w:cs="Times New Roman" w:hint="default"/>
      <w:sz w:val="14"/>
      <w:szCs w:val="14"/>
    </w:rPr>
  </w:style>
  <w:style w:type="character" w:customStyle="1" w:styleId="Nerijeenospominjanje1">
    <w:name w:val="Neriješeno spominjanje1"/>
    <w:basedOn w:val="DefaultParagraphFont"/>
    <w:uiPriority w:val="99"/>
    <w:rsid w:val="00572CC6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572CC6"/>
  </w:style>
  <w:style w:type="character" w:styleId="UnresolvedMention">
    <w:name w:val="Unresolved Mention"/>
    <w:basedOn w:val="DefaultParagraphFont"/>
    <w:uiPriority w:val="99"/>
    <w:semiHidden/>
    <w:unhideWhenUsed/>
    <w:rsid w:val="00DC0CB1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836CB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36CB2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36CB2"/>
    <w:rPr>
      <w:rFonts w:eastAsia="Times New Roman"/>
      <w:lang w:val="hr-HR" w:eastAsia="hr-H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36CB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36CB2"/>
    <w:rPr>
      <w:rFonts w:eastAsia="Times New Roman"/>
      <w:b/>
      <w:bCs/>
      <w:lang w:val="hr-HR" w:eastAsia="hr-HR"/>
    </w:rPr>
  </w:style>
  <w:style w:type="character" w:styleId="PlaceholderText">
    <w:name w:val="Placeholder Text"/>
    <w:basedOn w:val="DefaultParagraphFont"/>
    <w:uiPriority w:val="99"/>
    <w:semiHidden/>
    <w:rsid w:val="0089450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36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5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88388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62707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37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7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1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99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1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1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0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2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569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95222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04095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72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3816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99946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719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859805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5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50335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366997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137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9737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24062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47074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95962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75609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57314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70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2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050916">
          <w:marLeft w:val="979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49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4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0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407934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616834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528784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919729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70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0905">
          <w:marLeft w:val="97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6966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964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324472">
          <w:marLeft w:val="97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546565">
          <w:marLeft w:val="97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521914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938516">
          <w:marLeft w:val="97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store.arduino.cc/collections/dfrobot/products/gravity-huskylens-ai-machine-vision-sensor" TargetMode="External"/><Relationship Id="rId21" Type="http://schemas.openxmlformats.org/officeDocument/2006/relationships/hyperlink" Target="https://botland.store/screws-and-nuts/637-screws-nuts-and-washers-set-330pcs-5410329304478.html" TargetMode="External"/><Relationship Id="rId42" Type="http://schemas.openxmlformats.org/officeDocument/2006/relationships/image" Target="media/image25.jpeg"/><Relationship Id="rId47" Type="http://schemas.openxmlformats.org/officeDocument/2006/relationships/hyperlink" Target="https://www.youtube.com/watch?v=3a-bE1VlaU8" TargetMode="External"/><Relationship Id="rId63" Type="http://schemas.openxmlformats.org/officeDocument/2006/relationships/image" Target="media/image45.jpg"/><Relationship Id="rId68" Type="http://schemas.openxmlformats.org/officeDocument/2006/relationships/image" Target="media/image50.jpg"/><Relationship Id="rId84" Type="http://schemas.openxmlformats.org/officeDocument/2006/relationships/hyperlink" Target="https://store.arduino.cc/collections/shields/products/arduino-motor-shield-rev3" TargetMode="External"/><Relationship Id="rId89" Type="http://schemas.openxmlformats.org/officeDocument/2006/relationships/footer" Target="footer1.xml"/><Relationship Id="rId16" Type="http://schemas.openxmlformats.org/officeDocument/2006/relationships/image" Target="media/image9.jpeg"/><Relationship Id="rId11" Type="http://schemas.openxmlformats.org/officeDocument/2006/relationships/image" Target="media/image4.png"/><Relationship Id="rId32" Type="http://schemas.openxmlformats.org/officeDocument/2006/relationships/image" Target="media/image16.jpeg"/><Relationship Id="rId37" Type="http://schemas.openxmlformats.org/officeDocument/2006/relationships/image" Target="media/image20.jpeg"/><Relationship Id="rId53" Type="http://schemas.openxmlformats.org/officeDocument/2006/relationships/image" Target="media/image35.jpeg"/><Relationship Id="rId58" Type="http://schemas.openxmlformats.org/officeDocument/2006/relationships/image" Target="media/image40.jpg"/><Relationship Id="rId74" Type="http://schemas.openxmlformats.org/officeDocument/2006/relationships/image" Target="media/image56.jpeg"/><Relationship Id="rId79" Type="http://schemas.openxmlformats.org/officeDocument/2006/relationships/hyperlink" Target="https://botland.store/various-wires/1022-connecting-cables-male-male-65pcs.html" TargetMode="External"/><Relationship Id="rId5" Type="http://schemas.openxmlformats.org/officeDocument/2006/relationships/webSettings" Target="webSettings.xml"/><Relationship Id="rId90" Type="http://schemas.openxmlformats.org/officeDocument/2006/relationships/footer" Target="footer2.xml"/><Relationship Id="rId22" Type="http://schemas.openxmlformats.org/officeDocument/2006/relationships/hyperlink" Target="https://store.arduino.cc/collections/boards/products/arduino-uno-rev3" TargetMode="External"/><Relationship Id="rId27" Type="http://schemas.openxmlformats.org/officeDocument/2006/relationships/image" Target="media/image11.png"/><Relationship Id="rId43" Type="http://schemas.openxmlformats.org/officeDocument/2006/relationships/image" Target="media/image26.jpeg"/><Relationship Id="rId48" Type="http://schemas.openxmlformats.org/officeDocument/2006/relationships/image" Target="media/image30.jpeg"/><Relationship Id="rId64" Type="http://schemas.openxmlformats.org/officeDocument/2006/relationships/image" Target="media/image46.jpeg"/><Relationship Id="rId69" Type="http://schemas.openxmlformats.org/officeDocument/2006/relationships/image" Target="media/image51.jpeg"/><Relationship Id="rId8" Type="http://schemas.openxmlformats.org/officeDocument/2006/relationships/image" Target="media/image1.png"/><Relationship Id="rId51" Type="http://schemas.openxmlformats.org/officeDocument/2006/relationships/image" Target="media/image33.jpeg"/><Relationship Id="rId72" Type="http://schemas.openxmlformats.org/officeDocument/2006/relationships/image" Target="media/image54.jpg"/><Relationship Id="rId80" Type="http://schemas.openxmlformats.org/officeDocument/2006/relationships/hyperlink" Target="https://botland.store/battery-holders/173-battery-holder-4-x-aa-r6-5904422329389.html" TargetMode="External"/><Relationship Id="rId85" Type="http://schemas.openxmlformats.org/officeDocument/2006/relationships/hyperlink" Target="https://store.arduino.cc/collections/dfrobot/products/gravity-huskylens-ai-machine-vision-sensor" TargetMode="Externa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store.arduino.cc/collections/shields/products/arduino-motor-shield-rev3" TargetMode="External"/><Relationship Id="rId33" Type="http://schemas.openxmlformats.org/officeDocument/2006/relationships/hyperlink" Target="https://www.youtube.com/watch?v=xSWKnnvGWBs" TargetMode="External"/><Relationship Id="rId38" Type="http://schemas.openxmlformats.org/officeDocument/2006/relationships/image" Target="media/image21.jpeg"/><Relationship Id="rId46" Type="http://schemas.openxmlformats.org/officeDocument/2006/relationships/image" Target="media/image29.jpg"/><Relationship Id="rId59" Type="http://schemas.openxmlformats.org/officeDocument/2006/relationships/image" Target="media/image41.jpeg"/><Relationship Id="rId67" Type="http://schemas.openxmlformats.org/officeDocument/2006/relationships/image" Target="media/image49.jpeg"/><Relationship Id="rId20" Type="http://schemas.openxmlformats.org/officeDocument/2006/relationships/hyperlink" Target="https://botland.store/battery-holders/173-battery-holder-4-x-aa-r6-5904422329389.html" TargetMode="External"/><Relationship Id="rId41" Type="http://schemas.openxmlformats.org/officeDocument/2006/relationships/image" Target="media/image24.jpeg"/><Relationship Id="rId54" Type="http://schemas.openxmlformats.org/officeDocument/2006/relationships/image" Target="media/image36.jpeg"/><Relationship Id="rId62" Type="http://schemas.openxmlformats.org/officeDocument/2006/relationships/image" Target="media/image44.jpg"/><Relationship Id="rId70" Type="http://schemas.openxmlformats.org/officeDocument/2006/relationships/image" Target="media/image52.jpg"/><Relationship Id="rId75" Type="http://schemas.openxmlformats.org/officeDocument/2006/relationships/image" Target="media/image57.jpeg"/><Relationship Id="rId83" Type="http://schemas.openxmlformats.org/officeDocument/2006/relationships/hyperlink" Target="https://botland.store/arduino-compatible-boards-dfrobot/2683-dfrduino-uno-v3-compatible-with-arduino.html" TargetMode="External"/><Relationship Id="rId88" Type="http://schemas.openxmlformats.org/officeDocument/2006/relationships/header" Target="header2.xml"/><Relationship Id="rId9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hyperlink" Target="https://botland.store/arduino-compatible-boards-dfrobot/2683-dfrduino-uno-v3-compatible-with-arduino.html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19.jpeg"/><Relationship Id="rId49" Type="http://schemas.openxmlformats.org/officeDocument/2006/relationships/image" Target="media/image31.jpeg"/><Relationship Id="rId57" Type="http://schemas.openxmlformats.org/officeDocument/2006/relationships/image" Target="media/image39.jpeg"/><Relationship Id="rId10" Type="http://schemas.openxmlformats.org/officeDocument/2006/relationships/image" Target="media/image3.png"/><Relationship Id="rId31" Type="http://schemas.openxmlformats.org/officeDocument/2006/relationships/image" Target="media/image15.jpeg"/><Relationship Id="rId44" Type="http://schemas.openxmlformats.org/officeDocument/2006/relationships/image" Target="media/image27.jpeg"/><Relationship Id="rId52" Type="http://schemas.openxmlformats.org/officeDocument/2006/relationships/image" Target="media/image34.jpeg"/><Relationship Id="rId60" Type="http://schemas.openxmlformats.org/officeDocument/2006/relationships/image" Target="media/image42.jpeg"/><Relationship Id="rId65" Type="http://schemas.openxmlformats.org/officeDocument/2006/relationships/image" Target="media/image47.jpg"/><Relationship Id="rId73" Type="http://schemas.openxmlformats.org/officeDocument/2006/relationships/image" Target="media/image55.jpeg"/><Relationship Id="rId78" Type="http://schemas.openxmlformats.org/officeDocument/2006/relationships/hyperlink" Target="https://botland.store/chassis-for-robots/7283-chassis-rectangle-2wd-2-wheel-robot-chassis-with-dc-motor-drive-5904422335649.html" TargetMode="External"/><Relationship Id="rId81" Type="http://schemas.openxmlformats.org/officeDocument/2006/relationships/hyperlink" Target="https://botland.store/screws-and-nuts/637-screws-nuts-and-washers-set-330pcs-5410329304478.html" TargetMode="External"/><Relationship Id="rId86" Type="http://schemas.openxmlformats.org/officeDocument/2006/relationships/hyperlink" Target="https://www.youtube.com/watch?v=xSWKnnvGWBs" TargetMode="External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hyperlink" Target="https://botland.store/chassis-for-robots/7283-chassis-rectangle-2wd-2-wheel-robot-chassis-with-dc-motor-drive-5904422335649.html" TargetMode="External"/><Relationship Id="rId39" Type="http://schemas.openxmlformats.org/officeDocument/2006/relationships/image" Target="media/image22.jpg"/><Relationship Id="rId34" Type="http://schemas.openxmlformats.org/officeDocument/2006/relationships/image" Target="media/image17.jpeg"/><Relationship Id="rId50" Type="http://schemas.openxmlformats.org/officeDocument/2006/relationships/image" Target="media/image32.jpg"/><Relationship Id="rId55" Type="http://schemas.openxmlformats.org/officeDocument/2006/relationships/image" Target="media/image37.jpeg"/><Relationship Id="rId76" Type="http://schemas.openxmlformats.org/officeDocument/2006/relationships/image" Target="media/image58.jpg"/><Relationship Id="rId7" Type="http://schemas.openxmlformats.org/officeDocument/2006/relationships/endnotes" Target="endnotes.xml"/><Relationship Id="rId71" Type="http://schemas.openxmlformats.org/officeDocument/2006/relationships/image" Target="media/image53.jpg"/><Relationship Id="rId92" Type="http://schemas.openxmlformats.org/officeDocument/2006/relationships/footer" Target="footer3.xml"/><Relationship Id="rId2" Type="http://schemas.openxmlformats.org/officeDocument/2006/relationships/numbering" Target="numbering.xml"/><Relationship Id="rId29" Type="http://schemas.openxmlformats.org/officeDocument/2006/relationships/image" Target="media/image13.jpeg"/><Relationship Id="rId24" Type="http://schemas.openxmlformats.org/officeDocument/2006/relationships/hyperlink" Target="https://botland.store/arduino-compatible-boards-dfrobot/2683-dfrduino-uno-v3-compatible-with-arduino.html" TargetMode="External"/><Relationship Id="rId40" Type="http://schemas.openxmlformats.org/officeDocument/2006/relationships/image" Target="media/image23.jpeg"/><Relationship Id="rId45" Type="http://schemas.openxmlformats.org/officeDocument/2006/relationships/image" Target="media/image28.jpeg"/><Relationship Id="rId66" Type="http://schemas.openxmlformats.org/officeDocument/2006/relationships/image" Target="media/image48.jpg"/><Relationship Id="rId87" Type="http://schemas.openxmlformats.org/officeDocument/2006/relationships/header" Target="header1.xml"/><Relationship Id="rId61" Type="http://schemas.openxmlformats.org/officeDocument/2006/relationships/image" Target="media/image43.jpeg"/><Relationship Id="rId82" Type="http://schemas.openxmlformats.org/officeDocument/2006/relationships/hyperlink" Target="https://store.arduino.cc/collections/boards/products/arduino-uno-rev3" TargetMode="External"/><Relationship Id="rId19" Type="http://schemas.openxmlformats.org/officeDocument/2006/relationships/hyperlink" Target="https://botland.store/various-wires/1022-connecting-cables-male-male-65pcs.html" TargetMode="External"/><Relationship Id="rId14" Type="http://schemas.openxmlformats.org/officeDocument/2006/relationships/image" Target="media/image7.png"/><Relationship Id="rId30" Type="http://schemas.openxmlformats.org/officeDocument/2006/relationships/image" Target="media/image14.jpeg"/><Relationship Id="rId35" Type="http://schemas.openxmlformats.org/officeDocument/2006/relationships/image" Target="media/image18.jpeg"/><Relationship Id="rId56" Type="http://schemas.openxmlformats.org/officeDocument/2006/relationships/image" Target="media/image38.jpeg"/><Relationship Id="rId77" Type="http://schemas.openxmlformats.org/officeDocument/2006/relationships/image" Target="media/image59.jp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erasmus-artie.eu" TargetMode="External"/><Relationship Id="rId1" Type="http://schemas.openxmlformats.org/officeDocument/2006/relationships/image" Target="media/image6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1.jpg"/><Relationship Id="rId1" Type="http://schemas.openxmlformats.org/officeDocument/2006/relationships/image" Target="media/image6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radi\Downloads\lessonplan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4C4B41-6E81-40CB-9E76-F7C2197938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C:\Users\jradi\Downloads\lessonplan.dotx</Template>
  <TotalTime>304</TotalTime>
  <Pages>15</Pages>
  <Words>1603</Words>
  <Characters>9143</Characters>
  <Application>Microsoft Office Word</Application>
  <DocSecurity>0</DocSecurity>
  <Lines>76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10725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janko radigovic</dc:creator>
  <dc:description/>
  <cp:lastModifiedBy>Ivana Ružić</cp:lastModifiedBy>
  <cp:revision>3</cp:revision>
  <dcterms:created xsi:type="dcterms:W3CDTF">2022-09-01T10:00:00Z</dcterms:created>
  <dcterms:modified xsi:type="dcterms:W3CDTF">2023-06-12T16:37:00Z</dcterms:modified>
  <cp:category/>
</cp:coreProperties>
</file>